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Ind w:w="110" w:type="dxa"/>
        <w:tblLayout w:type="fixed"/>
        <w:tblLook w:val="0000" w:firstRow="0" w:lastRow="0" w:firstColumn="0" w:lastColumn="0" w:noHBand="0" w:noVBand="0"/>
      </w:tblPr>
      <w:tblGrid>
        <w:gridCol w:w="5994"/>
        <w:gridCol w:w="4691"/>
      </w:tblGrid>
      <w:tr w:rsidR="009B780F" w:rsidRPr="009B780F" w14:paraId="7E6CA785" w14:textId="77777777" w:rsidTr="00BE51C3">
        <w:trPr>
          <w:trHeight w:val="3500"/>
        </w:trPr>
        <w:tc>
          <w:tcPr>
            <w:tcW w:w="5994" w:type="dxa"/>
          </w:tcPr>
          <w:p w14:paraId="010F7674" w14:textId="7DE224F4" w:rsidR="006D4C0C" w:rsidRPr="006D4C0C" w:rsidRDefault="001B3D0A" w:rsidP="006D4C0C">
            <w:pPr>
              <w:tabs>
                <w:tab w:val="left" w:pos="1500"/>
              </w:tabs>
              <w:rPr>
                <w:rFonts w:ascii="Arial Narrow" w:hAnsi="Arial Narrow"/>
                <w:sz w:val="32"/>
                <w:szCs w:val="32"/>
                <w:lang w:val="it-IT"/>
              </w:rPr>
            </w:pPr>
            <w:r>
              <w:rPr>
                <w:rFonts w:ascii="Arial Narrow" w:hAnsi="Arial Narrow"/>
                <w:noProof/>
                <w:sz w:val="32"/>
                <w:szCs w:val="32"/>
                <w:lang w:val="it-IT"/>
              </w:rPr>
              <w:drawing>
                <wp:inline distT="0" distB="0" distL="0" distR="0" wp14:anchorId="2DE82ABE" wp14:editId="72A63D3E">
                  <wp:extent cx="3669030" cy="2596515"/>
                  <wp:effectExtent l="0" t="0" r="7620" b="0"/>
                  <wp:docPr id="51" name="Immagin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cop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9030" cy="259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1" w:type="dxa"/>
          </w:tcPr>
          <w:p w14:paraId="493FE348" w14:textId="77777777" w:rsidR="003D3B97" w:rsidRPr="009B780F" w:rsidRDefault="003D3B97">
            <w:pPr>
              <w:widowControl w:val="0"/>
              <w:autoSpaceDE w:val="0"/>
              <w:spacing w:before="31" w:after="0" w:line="240" w:lineRule="auto"/>
              <w:ind w:right="-20"/>
              <w:jc w:val="right"/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</w:pPr>
            <w:r w:rsidRPr="009B780F">
              <w:rPr>
                <w:rFonts w:ascii="Arial Narrow" w:hAnsi="Arial Narrow"/>
                <w:b/>
                <w:bCs/>
                <w:sz w:val="32"/>
                <w:szCs w:val="32"/>
                <w:lang w:val="it-IT"/>
              </w:rPr>
              <w:t>Domanda di contributo</w:t>
            </w:r>
          </w:p>
          <w:p w14:paraId="32FF2244" w14:textId="77777777" w:rsidR="003D3B97" w:rsidRPr="009B780F" w:rsidRDefault="003D3B97">
            <w:pPr>
              <w:widowControl w:val="0"/>
              <w:autoSpaceDE w:val="0"/>
              <w:spacing w:before="31" w:after="0" w:line="240" w:lineRule="auto"/>
              <w:ind w:right="-20"/>
              <w:jc w:val="right"/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</w:pPr>
            <w:r w:rsidRPr="009B780F"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  <w:t>Azioni di contrasto</w:t>
            </w:r>
          </w:p>
          <w:p w14:paraId="00D2593B" w14:textId="77777777" w:rsidR="003D3B97" w:rsidRPr="009B780F" w:rsidRDefault="003D3B97">
            <w:pPr>
              <w:widowControl w:val="0"/>
              <w:autoSpaceDE w:val="0"/>
              <w:spacing w:before="31" w:after="0" w:line="240" w:lineRule="auto"/>
              <w:ind w:right="-20"/>
              <w:jc w:val="right"/>
              <w:rPr>
                <w:rFonts w:ascii="Arial Narrow" w:hAnsi="Arial Narrow"/>
                <w:b/>
                <w:bCs/>
                <w:sz w:val="48"/>
                <w:szCs w:val="32"/>
                <w:lang w:val="it-IT"/>
              </w:rPr>
            </w:pPr>
            <w:r w:rsidRPr="009B780F"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  <w:t>alle nuove povertà</w:t>
            </w:r>
          </w:p>
          <w:p w14:paraId="20B5EDB3" w14:textId="0E6053DF" w:rsidR="003D3B97" w:rsidRPr="009B780F" w:rsidRDefault="00534C4A" w:rsidP="00111D7E">
            <w:pPr>
              <w:widowControl w:val="0"/>
              <w:autoSpaceDE w:val="0"/>
              <w:spacing w:before="31" w:after="0" w:line="240" w:lineRule="auto"/>
              <w:ind w:right="-20"/>
              <w:jc w:val="right"/>
            </w:pPr>
            <w:r w:rsidRPr="009B780F">
              <w:rPr>
                <w:rFonts w:ascii="Arial Narrow" w:hAnsi="Arial Narrow"/>
                <w:b/>
                <w:bCs/>
                <w:sz w:val="48"/>
                <w:szCs w:val="32"/>
                <w:lang w:val="it-IT"/>
              </w:rPr>
              <w:t>202</w:t>
            </w:r>
            <w:r w:rsidR="002C55B3">
              <w:rPr>
                <w:rFonts w:ascii="Arial Narrow" w:hAnsi="Arial Narrow"/>
                <w:b/>
                <w:bCs/>
                <w:sz w:val="48"/>
                <w:szCs w:val="32"/>
                <w:lang w:val="it-IT"/>
              </w:rPr>
              <w:t>6</w:t>
            </w:r>
          </w:p>
        </w:tc>
      </w:tr>
      <w:tr w:rsidR="009B780F" w:rsidRPr="009B780F" w14:paraId="2E5E74D7" w14:textId="77777777" w:rsidTr="00BE51C3">
        <w:trPr>
          <w:trHeight w:val="80"/>
        </w:trPr>
        <w:tc>
          <w:tcPr>
            <w:tcW w:w="5994" w:type="dxa"/>
          </w:tcPr>
          <w:p w14:paraId="29638733" w14:textId="0DAA6A75" w:rsidR="00C77613" w:rsidRPr="009B780F" w:rsidRDefault="00C77613">
            <w:pPr>
              <w:widowControl w:val="0"/>
              <w:autoSpaceDE w:val="0"/>
              <w:snapToGrid w:val="0"/>
              <w:spacing w:before="31" w:after="0" w:line="240" w:lineRule="auto"/>
              <w:ind w:right="-20"/>
              <w:rPr>
                <w:rFonts w:ascii="Arial Narrow" w:hAnsi="Arial Narrow"/>
                <w:b/>
                <w:bCs/>
                <w:sz w:val="14"/>
                <w:szCs w:val="14"/>
                <w:lang w:val="it-IT"/>
              </w:rPr>
            </w:pPr>
          </w:p>
        </w:tc>
        <w:tc>
          <w:tcPr>
            <w:tcW w:w="4691" w:type="dxa"/>
          </w:tcPr>
          <w:p w14:paraId="6A4684B8" w14:textId="77777777" w:rsidR="003D3B97" w:rsidRPr="009B780F" w:rsidRDefault="003D3B97">
            <w:pPr>
              <w:widowControl w:val="0"/>
              <w:autoSpaceDE w:val="0"/>
              <w:snapToGrid w:val="0"/>
              <w:spacing w:before="31" w:after="0" w:line="240" w:lineRule="auto"/>
              <w:ind w:right="-20"/>
              <w:rPr>
                <w:rFonts w:ascii="Arial Narrow" w:hAnsi="Arial Narrow"/>
                <w:b/>
                <w:bCs/>
                <w:sz w:val="24"/>
                <w:szCs w:val="24"/>
                <w:lang w:val="it-IT"/>
              </w:rPr>
            </w:pPr>
          </w:p>
        </w:tc>
      </w:tr>
    </w:tbl>
    <w:p w14:paraId="58DDEDDD" w14:textId="77777777" w:rsidR="003D3B97" w:rsidRPr="009B780F" w:rsidRDefault="00841AFB">
      <w:pPr>
        <w:widowControl w:val="0"/>
        <w:autoSpaceDE w:val="0"/>
        <w:spacing w:before="31" w:after="0" w:line="240" w:lineRule="auto"/>
        <w:ind w:right="-20"/>
        <w:rPr>
          <w:rFonts w:ascii="Arial Narrow" w:hAnsi="Arial Narrow"/>
          <w:sz w:val="20"/>
          <w:szCs w:val="2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E4B9C0F" wp14:editId="25AEA466">
                <wp:simplePos x="0" y="0"/>
                <wp:positionH relativeFrom="page">
                  <wp:posOffset>457200</wp:posOffset>
                </wp:positionH>
                <wp:positionV relativeFrom="paragraph">
                  <wp:posOffset>247015</wp:posOffset>
                </wp:positionV>
                <wp:extent cx="6645275" cy="635"/>
                <wp:effectExtent l="19050" t="15240" r="22225" b="12700"/>
                <wp:wrapNone/>
                <wp:docPr id="4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2556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1D8DA" id="Freeform 24" o:spid="_x0000_s1026" style="position:absolute;margin-left:36pt;margin-top:19.45pt;width:523.25pt;height:.05pt;z-index:-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" path="m,l10465,e" filled="f" strokecolor="#231f20" strokeweight=".71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1. Informazioni sull’associazione</w:t>
      </w:r>
    </w:p>
    <w:p w14:paraId="54FB1DB6" w14:textId="77777777" w:rsidR="003D3B97" w:rsidRPr="009B780F" w:rsidRDefault="003D3B97">
      <w:pPr>
        <w:widowControl w:val="0"/>
        <w:autoSpaceDE w:val="0"/>
        <w:spacing w:before="7"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40AFB492" w14:textId="77777777" w:rsidR="003D3B97" w:rsidRPr="009B780F" w:rsidRDefault="003D3B97">
      <w:pPr>
        <w:pStyle w:val="intestazionetabellaCSV"/>
        <w:rPr>
          <w:rFonts w:ascii="Arial" w:hAnsi="Arial" w:cs="Arial Narrow"/>
          <w:color w:val="auto"/>
          <w:sz w:val="14"/>
          <w:szCs w:val="14"/>
        </w:rPr>
      </w:pPr>
    </w:p>
    <w:p w14:paraId="2FAF1CA2" w14:textId="77777777" w:rsidR="003D3B97" w:rsidRPr="009B780F" w:rsidRDefault="00841AFB">
      <w:pPr>
        <w:pStyle w:val="intestazionetabellaCSV"/>
        <w:tabs>
          <w:tab w:val="left" w:pos="250"/>
        </w:tabs>
        <w:rPr>
          <w:color w:val="auto"/>
          <w:sz w:val="20"/>
          <w:szCs w:val="20"/>
        </w:rPr>
      </w:pPr>
      <w:r w:rsidRPr="009B780F">
        <w:rPr>
          <w:noProof/>
          <w:color w:val="auto"/>
        </w:rPr>
        <mc:AlternateContent>
          <mc:Choice Requires="wps">
            <w:drawing>
              <wp:anchor distT="0" distB="0" distL="89535" distR="89535" simplePos="0" relativeHeight="251636224" behindDoc="0" locked="0" layoutInCell="1" allowOverlap="1" wp14:anchorId="37E59254" wp14:editId="1B94C587">
                <wp:simplePos x="0" y="0"/>
                <wp:positionH relativeFrom="margin">
                  <wp:posOffset>85725</wp:posOffset>
                </wp:positionH>
                <wp:positionV relativeFrom="paragraph">
                  <wp:posOffset>167640</wp:posOffset>
                </wp:positionV>
                <wp:extent cx="6781800" cy="386715"/>
                <wp:effectExtent l="0" t="0" r="0" b="0"/>
                <wp:wrapSquare wrapText="bothSides"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3867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0465"/>
                            </w:tblGrid>
                            <w:tr w:rsidR="00787479" w14:paraId="179823F9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104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8403F2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42A8BEC1" w14:textId="77777777" w:rsidR="00787479" w:rsidRDefault="00787479" w:rsidP="00BC79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592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75pt;margin-top:13.2pt;width:534pt;height:30.45pt;z-index:25163622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0465"/>
                      </w:tblGrid>
                      <w:tr w:rsidR="00787479" w14:paraId="179823F9" w14:textId="77777777">
                        <w:trPr>
                          <w:trHeight w:val="420"/>
                        </w:trPr>
                        <w:tc>
                          <w:tcPr>
                            <w:tcW w:w="104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8403F2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42A8BEC1" w14:textId="77777777" w:rsidR="00787479" w:rsidRDefault="00787479" w:rsidP="00BC7953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color w:val="auto"/>
          <w:sz w:val="20"/>
          <w:szCs w:val="20"/>
        </w:rPr>
        <w:t>Denominazione (per esteso ed eventuale acronimo)</w:t>
      </w:r>
    </w:p>
    <w:p w14:paraId="6BEA334A" w14:textId="5758EEE3" w:rsidR="003D3B97" w:rsidRPr="009B780F" w:rsidRDefault="00652035">
      <w:pPr>
        <w:widowControl w:val="0"/>
        <w:tabs>
          <w:tab w:val="left" w:pos="2260"/>
          <w:tab w:val="left" w:pos="5860"/>
          <w:tab w:val="left" w:pos="9220"/>
        </w:tabs>
        <w:autoSpaceDE w:val="0"/>
        <w:spacing w:after="0" w:line="240" w:lineRule="auto"/>
        <w:ind w:left="100" w:right="-20"/>
        <w:rPr>
          <w:rFonts w:ascii="Arial Narrow" w:hAnsi="Arial Narrow"/>
          <w:sz w:val="20"/>
          <w:szCs w:val="20"/>
          <w:lang w:val="it-IT"/>
        </w:rPr>
      </w:pPr>
      <w:r w:rsidRPr="009B780F">
        <w:rPr>
          <w:rFonts w:ascii="Arial Narrow" w:hAnsi="Arial Narrow"/>
          <w:sz w:val="20"/>
          <w:szCs w:val="20"/>
          <w:lang w:val="it-IT"/>
        </w:rPr>
        <w:tab/>
      </w:r>
      <w:r w:rsidRPr="009B780F">
        <w:rPr>
          <w:rFonts w:ascii="Arial Narrow" w:hAnsi="Arial Narrow"/>
          <w:sz w:val="20"/>
          <w:szCs w:val="20"/>
          <w:lang w:val="it-IT"/>
        </w:rPr>
        <w:tab/>
      </w:r>
    </w:p>
    <w:p w14:paraId="12BE7FD1" w14:textId="32F4875D" w:rsidR="003D3B97" w:rsidRPr="009B780F" w:rsidRDefault="00841AFB">
      <w:pPr>
        <w:widowControl w:val="0"/>
        <w:tabs>
          <w:tab w:val="left" w:pos="2260"/>
          <w:tab w:val="left" w:pos="5103"/>
          <w:tab w:val="left" w:pos="8647"/>
        </w:tabs>
        <w:autoSpaceDE w:val="0"/>
        <w:spacing w:after="0" w:line="240" w:lineRule="auto"/>
        <w:ind w:left="100" w:right="-20"/>
        <w:rPr>
          <w:sz w:val="20"/>
          <w:szCs w:val="20"/>
          <w:lang w:val="it-IT"/>
        </w:rPr>
      </w:pPr>
      <w:r w:rsidRPr="009B780F">
        <w:rPr>
          <w:noProof/>
          <w:sz w:val="20"/>
          <w:szCs w:val="20"/>
        </w:rPr>
        <mc:AlternateContent>
          <mc:Choice Requires="wps">
            <w:drawing>
              <wp:anchor distT="0" distB="0" distL="89535" distR="89535" simplePos="0" relativeHeight="251637248" behindDoc="0" locked="0" layoutInCell="1" allowOverlap="1" wp14:anchorId="08D95D09" wp14:editId="4AF97B62">
                <wp:simplePos x="0" y="0"/>
                <wp:positionH relativeFrom="margin">
                  <wp:posOffset>85090</wp:posOffset>
                </wp:positionH>
                <wp:positionV relativeFrom="paragraph">
                  <wp:posOffset>166370</wp:posOffset>
                </wp:positionV>
                <wp:extent cx="6810375" cy="396240"/>
                <wp:effectExtent l="0" t="0" r="0" b="0"/>
                <wp:wrapSquare wrapText="bothSides"/>
                <wp:docPr id="4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3962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4"/>
                              <w:gridCol w:w="2834"/>
                              <w:gridCol w:w="3545"/>
                              <w:gridCol w:w="1992"/>
                            </w:tblGrid>
                            <w:tr w:rsidR="00787479" w14:paraId="5D7CC189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0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9A9DDF3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8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4B4949B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EB5FCA2" w14:textId="13E4B94F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A9DC7F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61996F7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95D09" id="Text Box 3" o:spid="_x0000_s1027" type="#_x0000_t202" style="position:absolute;left:0;text-align:left;margin-left:6.7pt;margin-top:13.1pt;width:536.25pt;height:31.2pt;z-index:251637248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4"/>
                        <w:gridCol w:w="2834"/>
                        <w:gridCol w:w="3545"/>
                        <w:gridCol w:w="1992"/>
                      </w:tblGrid>
                      <w:tr w:rsidR="00787479" w14:paraId="5D7CC189" w14:textId="77777777">
                        <w:trPr>
                          <w:trHeight w:val="420"/>
                        </w:trPr>
                        <w:tc>
                          <w:tcPr>
                            <w:tcW w:w="20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9A9DDF3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8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4B4949B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EB5FCA2" w14:textId="13E4B94F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A9DC7F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161996F7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/>
          <w:sz w:val="20"/>
          <w:szCs w:val="20"/>
          <w:lang w:val="it-IT"/>
        </w:rPr>
        <w:t>Anno di costituzione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  <w:t>C</w:t>
      </w:r>
      <w:r w:rsidR="006C462A" w:rsidRPr="009B780F">
        <w:rPr>
          <w:rFonts w:ascii="Arial Narrow" w:hAnsi="Arial Narrow"/>
          <w:sz w:val="20"/>
          <w:szCs w:val="20"/>
          <w:lang w:val="it-IT"/>
        </w:rPr>
        <w:t>odice Fiscale</w:t>
      </w:r>
      <w:r w:rsidR="006C462A" w:rsidRPr="009B780F">
        <w:rPr>
          <w:rFonts w:ascii="Arial Narrow" w:hAnsi="Arial Narrow"/>
          <w:sz w:val="20"/>
          <w:szCs w:val="20"/>
          <w:lang w:val="it-IT"/>
        </w:rPr>
        <w:tab/>
      </w:r>
      <w:r w:rsidR="00026089">
        <w:rPr>
          <w:rFonts w:ascii="Arial Narrow" w:hAnsi="Arial Narrow"/>
          <w:sz w:val="20"/>
          <w:szCs w:val="20"/>
          <w:lang w:val="it-IT"/>
        </w:rPr>
        <w:t xml:space="preserve"> </w:t>
      </w:r>
      <w:r w:rsidR="00026089" w:rsidRPr="009B780F">
        <w:rPr>
          <w:rFonts w:ascii="Arial Narrow" w:hAnsi="Arial Narrow"/>
          <w:sz w:val="20"/>
          <w:szCs w:val="20"/>
          <w:lang w:val="it-IT"/>
        </w:rPr>
        <w:t>Iscrizione al RUNTS</w:t>
      </w:r>
      <w:r w:rsidR="00412379">
        <w:rPr>
          <w:rFonts w:ascii="Arial Narrow" w:hAnsi="Arial Narrow"/>
          <w:sz w:val="20"/>
          <w:szCs w:val="20"/>
          <w:lang w:val="it-IT"/>
        </w:rPr>
        <w:t>, decreto numero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</w:r>
      <w:r w:rsidR="00412379">
        <w:rPr>
          <w:rFonts w:ascii="Arial Narrow" w:hAnsi="Arial Narrow"/>
          <w:sz w:val="20"/>
          <w:szCs w:val="20"/>
          <w:lang w:val="it-IT"/>
        </w:rPr>
        <w:t>data</w:t>
      </w:r>
    </w:p>
    <w:p w14:paraId="313A37FD" w14:textId="77777777" w:rsidR="003D3B97" w:rsidRPr="009B780F" w:rsidRDefault="003D3B97">
      <w:pPr>
        <w:widowControl w:val="0"/>
        <w:tabs>
          <w:tab w:val="left" w:pos="2260"/>
          <w:tab w:val="left" w:pos="4420"/>
        </w:tabs>
        <w:autoSpaceDE w:val="0"/>
        <w:spacing w:after="0" w:line="240" w:lineRule="auto"/>
        <w:ind w:left="100" w:right="-20"/>
        <w:rPr>
          <w:rFonts w:ascii="Arial Narrow" w:hAnsi="Arial Narrow"/>
          <w:w w:val="96"/>
          <w:sz w:val="20"/>
          <w:szCs w:val="20"/>
          <w:lang w:val="it-IT"/>
        </w:rPr>
      </w:pPr>
    </w:p>
    <w:p w14:paraId="2182AE31" w14:textId="6053E2E0" w:rsidR="003D3B97" w:rsidRPr="009B780F" w:rsidRDefault="003D3B97" w:rsidP="00BC7953">
      <w:pPr>
        <w:widowControl w:val="0"/>
        <w:tabs>
          <w:tab w:val="left" w:pos="2260"/>
          <w:tab w:val="left" w:pos="5103"/>
        </w:tabs>
        <w:autoSpaceDE w:val="0"/>
        <w:spacing w:after="0" w:line="240" w:lineRule="auto"/>
        <w:ind w:left="100" w:right="-20"/>
        <w:rPr>
          <w:sz w:val="20"/>
          <w:szCs w:val="20"/>
          <w:lang w:val="it-IT"/>
        </w:rPr>
      </w:pPr>
      <w:r w:rsidRPr="009B780F">
        <w:rPr>
          <w:rFonts w:ascii="Arial Narrow" w:hAnsi="Arial Narrow"/>
          <w:sz w:val="20"/>
          <w:szCs w:val="20"/>
          <w:lang w:val="it-IT"/>
        </w:rPr>
        <w:t xml:space="preserve">Numero </w:t>
      </w:r>
      <w:r w:rsidR="00652035" w:rsidRPr="009B780F">
        <w:rPr>
          <w:rFonts w:ascii="Arial Narrow" w:hAnsi="Arial Narrow"/>
          <w:sz w:val="20"/>
          <w:szCs w:val="20"/>
          <w:lang w:val="it-IT"/>
        </w:rPr>
        <w:t>associati</w:t>
      </w:r>
      <w:r w:rsidRPr="009B780F">
        <w:rPr>
          <w:rFonts w:ascii="Arial Narrow" w:hAnsi="Arial Narrow"/>
          <w:sz w:val="20"/>
          <w:szCs w:val="20"/>
          <w:lang w:val="it-IT"/>
        </w:rPr>
        <w:tab/>
        <w:t xml:space="preserve">Numero </w:t>
      </w:r>
      <w:r w:rsidR="00652035" w:rsidRPr="009B780F">
        <w:rPr>
          <w:rFonts w:ascii="Arial Narrow" w:hAnsi="Arial Narrow"/>
          <w:sz w:val="20"/>
          <w:szCs w:val="20"/>
          <w:lang w:val="it-IT"/>
        </w:rPr>
        <w:t>volontari iscritti nel registro</w:t>
      </w:r>
      <w:r w:rsidRPr="009B780F">
        <w:rPr>
          <w:rFonts w:ascii="Arial Narrow" w:hAnsi="Arial Narrow"/>
          <w:sz w:val="20"/>
          <w:szCs w:val="20"/>
          <w:lang w:val="it-IT"/>
        </w:rPr>
        <w:tab/>
        <w:t>Numero dipendenti</w:t>
      </w:r>
    </w:p>
    <w:p w14:paraId="2D615A01" w14:textId="77777777" w:rsidR="003D3B97" w:rsidRPr="009B780F" w:rsidRDefault="00841AFB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sz w:val="20"/>
          <w:szCs w:val="20"/>
          <w:lang w:val="it-IT"/>
        </w:rPr>
      </w:pPr>
      <w:r w:rsidRPr="009B780F">
        <w:rPr>
          <w:noProof/>
          <w:sz w:val="20"/>
          <w:szCs w:val="20"/>
        </w:rPr>
        <mc:AlternateContent>
          <mc:Choice Requires="wps">
            <w:drawing>
              <wp:anchor distT="0" distB="0" distL="89535" distR="89535" simplePos="0" relativeHeight="251638272" behindDoc="0" locked="0" layoutInCell="1" allowOverlap="1" wp14:anchorId="53FD1674" wp14:editId="482965E7">
                <wp:simplePos x="0" y="0"/>
                <wp:positionH relativeFrom="margin">
                  <wp:posOffset>85725</wp:posOffset>
                </wp:positionH>
                <wp:positionV relativeFrom="paragraph">
                  <wp:posOffset>7620</wp:posOffset>
                </wp:positionV>
                <wp:extent cx="5619750" cy="377190"/>
                <wp:effectExtent l="0" t="0" r="0" b="0"/>
                <wp:wrapSquare wrapText="bothSides"/>
                <wp:docPr id="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3771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505" w:type="dxa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4"/>
                              <w:gridCol w:w="2868"/>
                              <w:gridCol w:w="3543"/>
                            </w:tblGrid>
                            <w:tr w:rsidR="00787479" w14:paraId="7C587FCC" w14:textId="77777777" w:rsidTr="00BC7953">
                              <w:trPr>
                                <w:trHeight w:val="420"/>
                              </w:trPr>
                              <w:tc>
                                <w:tcPr>
                                  <w:tcW w:w="20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41A8FD4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8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A0C66B3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CC9ABA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A2BB815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D1674" id="Text Box 4" o:spid="_x0000_s1028" type="#_x0000_t202" style="position:absolute;left:0;text-align:left;margin-left:6.75pt;margin-top:.6pt;width:442.5pt;height:29.7pt;z-index:251638272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8505" w:type="dxa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4"/>
                        <w:gridCol w:w="2868"/>
                        <w:gridCol w:w="3543"/>
                      </w:tblGrid>
                      <w:tr w:rsidR="00787479" w14:paraId="7C587FCC" w14:textId="77777777" w:rsidTr="00BC7953">
                        <w:trPr>
                          <w:trHeight w:val="420"/>
                        </w:trPr>
                        <w:tc>
                          <w:tcPr>
                            <w:tcW w:w="20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41A8FD4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8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A0C66B3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CC9ABA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A2BB815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</w:p>
    <w:p w14:paraId="0AC6A7CA" w14:textId="77777777" w:rsidR="003D3B97" w:rsidRPr="009B780F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sz w:val="20"/>
          <w:szCs w:val="20"/>
          <w:lang w:val="it-IT"/>
        </w:rPr>
      </w:pPr>
    </w:p>
    <w:p w14:paraId="021FB88B" w14:textId="77777777" w:rsidR="003D3B97" w:rsidRPr="009B780F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sz w:val="20"/>
          <w:szCs w:val="20"/>
          <w:lang w:val="it-IT"/>
        </w:rPr>
      </w:pPr>
    </w:p>
    <w:p w14:paraId="15F75CE7" w14:textId="77777777" w:rsidR="00BC7953" w:rsidRPr="009B780F" w:rsidRDefault="00BC795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4DB3CA6F" w14:textId="77777777" w:rsidR="003D3B97" w:rsidRPr="009B780F" w:rsidRDefault="00841AFB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A92F970" wp14:editId="63780E15">
                <wp:simplePos x="0" y="0"/>
                <wp:positionH relativeFrom="page">
                  <wp:posOffset>457200</wp:posOffset>
                </wp:positionH>
                <wp:positionV relativeFrom="paragraph">
                  <wp:posOffset>152400</wp:posOffset>
                </wp:positionV>
                <wp:extent cx="6645275" cy="635"/>
                <wp:effectExtent l="9525" t="6985" r="12700" b="11430"/>
                <wp:wrapNone/>
                <wp:docPr id="4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8DC0396" id="Freeform 25" o:spid="_x0000_s1026" style="position:absolute;margin-left:36pt;margin-top:12pt;width:523.25pt;height:.05pt;z-index:-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Sede legale</w:t>
      </w:r>
    </w:p>
    <w:p w14:paraId="0569DDDE" w14:textId="39EB4986" w:rsidR="003D3B97" w:rsidRPr="009B780F" w:rsidRDefault="003D3B97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</w:p>
    <w:p w14:paraId="49714372" w14:textId="127073BF" w:rsidR="003D3B97" w:rsidRPr="006250D6" w:rsidRDefault="002F68B8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39296" behindDoc="0" locked="0" layoutInCell="1" allowOverlap="1" wp14:anchorId="0FC13803" wp14:editId="6A78E5CF">
                <wp:simplePos x="0" y="0"/>
                <wp:positionH relativeFrom="margin">
                  <wp:posOffset>85725</wp:posOffset>
                </wp:positionH>
                <wp:positionV relativeFrom="paragraph">
                  <wp:posOffset>156210</wp:posOffset>
                </wp:positionV>
                <wp:extent cx="6819900" cy="403225"/>
                <wp:effectExtent l="0" t="0" r="0" b="0"/>
                <wp:wrapSquare wrapText="bothSides"/>
                <wp:docPr id="3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03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36"/>
                              <w:gridCol w:w="1701"/>
                              <w:gridCol w:w="3969"/>
                              <w:gridCol w:w="859"/>
                            </w:tblGrid>
                            <w:tr w:rsidR="00787479" w:rsidRPr="00BC7953" w14:paraId="49F882C6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39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DDF46A4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9A5DDAA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B35A5AA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213B9B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5DBDBB1F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13803" id="Text Box 5" o:spid="_x0000_s1029" type="#_x0000_t202" style="position:absolute;left:0;text-align:left;margin-left:6.75pt;margin-top:12.3pt;width:537pt;height:31.75pt;z-index:251639296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936"/>
                        <w:gridCol w:w="1701"/>
                        <w:gridCol w:w="3969"/>
                        <w:gridCol w:w="859"/>
                      </w:tblGrid>
                      <w:tr w:rsidR="00787479" w:rsidRPr="00BC7953" w14:paraId="49F882C6" w14:textId="77777777">
                        <w:trPr>
                          <w:trHeight w:val="420"/>
                        </w:trPr>
                        <w:tc>
                          <w:tcPr>
                            <w:tcW w:w="39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DDF46A4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9A5DDAA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9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B35A5AA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213B9B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5DBDBB1F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/>
          <w:sz w:val="20"/>
          <w:szCs w:val="20"/>
          <w:lang w:val="it-IT"/>
        </w:rPr>
        <w:t>Indirizzo</w:t>
      </w:r>
      <w:r w:rsidR="00BC7953" w:rsidRPr="009B780F">
        <w:rPr>
          <w:rFonts w:ascii="Arial Narrow" w:hAnsi="Arial Narrow"/>
          <w:sz w:val="20"/>
          <w:szCs w:val="20"/>
          <w:lang w:val="it-IT"/>
        </w:rPr>
        <w:tab/>
        <w:t>CAP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  <w:t xml:space="preserve">Comune 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Prov.</w:t>
      </w:r>
    </w:p>
    <w:p w14:paraId="1935564A" w14:textId="77777777" w:rsidR="003D3B97" w:rsidRDefault="003D3B97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2E3C219C" w14:textId="580BD490" w:rsidR="003D3B97" w:rsidRPr="006250D6" w:rsidRDefault="00841AFB">
      <w:pPr>
        <w:widowControl w:val="0"/>
        <w:tabs>
          <w:tab w:val="left" w:pos="2260"/>
          <w:tab w:val="left" w:pos="4173"/>
          <w:tab w:val="left" w:pos="6237"/>
          <w:tab w:val="left" w:pos="8647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0320" behindDoc="0" locked="0" layoutInCell="1" allowOverlap="1" wp14:anchorId="329CAFB0" wp14:editId="400CD46C">
                <wp:simplePos x="0" y="0"/>
                <wp:positionH relativeFrom="margin">
                  <wp:posOffset>86995</wp:posOffset>
                </wp:positionH>
                <wp:positionV relativeFrom="paragraph">
                  <wp:posOffset>153035</wp:posOffset>
                </wp:positionV>
                <wp:extent cx="6644640" cy="386715"/>
                <wp:effectExtent l="1270" t="1905" r="2540" b="1905"/>
                <wp:wrapSquare wrapText="bothSides"/>
                <wp:docPr id="3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4640" cy="3867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5"/>
                              <w:gridCol w:w="2127"/>
                              <w:gridCol w:w="2411"/>
                              <w:gridCol w:w="1992"/>
                            </w:tblGrid>
                            <w:tr w:rsidR="002F68B8" w14:paraId="5A62D255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0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E51EA54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Testo13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891F8A7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2FCF62F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7D48E8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C2BEFDB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CAFB0" id="Text Box 6" o:spid="_x0000_s1030" type="#_x0000_t202" style="position:absolute;left:0;text-align:left;margin-left:6.85pt;margin-top:12.05pt;width:523.2pt;height:30.45pt;z-index:251640320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5"/>
                        <w:gridCol w:w="2127"/>
                        <w:gridCol w:w="2411"/>
                        <w:gridCol w:w="1992"/>
                      </w:tblGrid>
                      <w:tr w:rsidR="002F68B8" w14:paraId="5A62D255" w14:textId="77777777">
                        <w:trPr>
                          <w:trHeight w:val="420"/>
                        </w:trPr>
                        <w:tc>
                          <w:tcPr>
                            <w:tcW w:w="20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E51EA54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Testo13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891F8A7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4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2FCF62F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7D48E8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1C2BEFDB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>E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-mail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Sito Inte</w:t>
      </w:r>
      <w:r w:rsidR="003D3B97">
        <w:rPr>
          <w:rFonts w:ascii="Arial Narrow" w:hAnsi="Arial Narrow"/>
          <w:color w:val="231F20"/>
          <w:spacing w:val="3"/>
          <w:sz w:val="20"/>
          <w:szCs w:val="20"/>
          <w:lang w:val="it-IT"/>
        </w:rPr>
        <w:t>r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net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Cellulare</w:t>
      </w:r>
    </w:p>
    <w:p w14:paraId="53E23783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28786E43" w14:textId="0B764B08" w:rsidR="003D3B97" w:rsidRDefault="006D4C0C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17A9BFA" wp14:editId="3DDE26A8">
                <wp:simplePos x="0" y="0"/>
                <wp:positionH relativeFrom="page">
                  <wp:posOffset>457200</wp:posOffset>
                </wp:positionH>
                <wp:positionV relativeFrom="paragraph">
                  <wp:posOffset>171450</wp:posOffset>
                </wp:positionV>
                <wp:extent cx="6645275" cy="635"/>
                <wp:effectExtent l="19050" t="19050" r="41275" b="37465"/>
                <wp:wrapNone/>
                <wp:docPr id="35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3FFE137" id="Freeform 38" o:spid="_x0000_s1026" style="position:absolute;margin-left:36pt;margin-top:13.5pt;width:523.25pt;height:.05pt;z-index:-2516444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EM6fHX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 w:cs="Arial Narrow"/>
          <w:b/>
          <w:sz w:val="24"/>
          <w:szCs w:val="24"/>
          <w:lang w:val="it-IT"/>
        </w:rPr>
        <w:t>Sede operativa (se diversa)</w:t>
      </w:r>
    </w:p>
    <w:p w14:paraId="2F2AD9BB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19EFA929" w14:textId="77777777" w:rsidR="003D3B97" w:rsidRPr="006250D6" w:rsidRDefault="00841AFB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1344" behindDoc="0" locked="0" layoutInCell="1" allowOverlap="1" wp14:anchorId="52CFB84E" wp14:editId="4CC6934E">
                <wp:simplePos x="0" y="0"/>
                <wp:positionH relativeFrom="margin">
                  <wp:posOffset>95250</wp:posOffset>
                </wp:positionH>
                <wp:positionV relativeFrom="paragraph">
                  <wp:posOffset>147320</wp:posOffset>
                </wp:positionV>
                <wp:extent cx="6772275" cy="339090"/>
                <wp:effectExtent l="0" t="0" r="0" b="0"/>
                <wp:wrapSquare wrapText="bothSides"/>
                <wp:docPr id="3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339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36"/>
                              <w:gridCol w:w="1701"/>
                              <w:gridCol w:w="3969"/>
                              <w:gridCol w:w="859"/>
                            </w:tblGrid>
                            <w:tr w:rsidR="00787479" w:rsidRPr="00BC7953" w14:paraId="10A9196B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39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E076342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C77A828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57ABD74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C2EA73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4240D6F7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FB84E" id="Text Box 7" o:spid="_x0000_s1031" type="#_x0000_t202" style="position:absolute;left:0;text-align:left;margin-left:7.5pt;margin-top:11.6pt;width:533.25pt;height:26.7pt;z-index:25164134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936"/>
                        <w:gridCol w:w="1701"/>
                        <w:gridCol w:w="3969"/>
                        <w:gridCol w:w="859"/>
                      </w:tblGrid>
                      <w:tr w:rsidR="00787479" w:rsidRPr="00BC7953" w14:paraId="10A9196B" w14:textId="77777777">
                        <w:trPr>
                          <w:trHeight w:val="420"/>
                        </w:trPr>
                        <w:tc>
                          <w:tcPr>
                            <w:tcW w:w="39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E076342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C77A828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9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57ABD74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C2EA73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4240D6F7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Indirizzo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 xml:space="preserve">CAP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 xml:space="preserve">Comune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Prov.</w:t>
      </w:r>
    </w:p>
    <w:p w14:paraId="1A3955A6" w14:textId="77777777" w:rsidR="003D3B97" w:rsidRDefault="003D3B97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24978D49" w14:textId="70FEC2F1" w:rsidR="003D3B97" w:rsidRPr="006250D6" w:rsidRDefault="00841AFB">
      <w:pPr>
        <w:widowControl w:val="0"/>
        <w:tabs>
          <w:tab w:val="left" w:pos="2260"/>
          <w:tab w:val="left" w:pos="4173"/>
          <w:tab w:val="left" w:pos="6237"/>
          <w:tab w:val="left" w:pos="8647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2368" behindDoc="0" locked="0" layoutInCell="1" allowOverlap="1" wp14:anchorId="3FBC8645" wp14:editId="51BC51AF">
                <wp:simplePos x="0" y="0"/>
                <wp:positionH relativeFrom="margin">
                  <wp:posOffset>86995</wp:posOffset>
                </wp:positionH>
                <wp:positionV relativeFrom="paragraph">
                  <wp:posOffset>153035</wp:posOffset>
                </wp:positionV>
                <wp:extent cx="6644640" cy="427990"/>
                <wp:effectExtent l="0" t="0" r="0" b="0"/>
                <wp:wrapSquare wrapText="bothSides"/>
                <wp:docPr id="3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4640" cy="4279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5"/>
                              <w:gridCol w:w="2127"/>
                              <w:gridCol w:w="2411"/>
                              <w:gridCol w:w="1992"/>
                            </w:tblGrid>
                            <w:tr w:rsidR="002F68B8" w14:paraId="268913E8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0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24FA68D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C39201B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6919A53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DA5F5B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73CD69D8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C8645" id="Text Box 8" o:spid="_x0000_s1032" type="#_x0000_t202" style="position:absolute;left:0;text-align:left;margin-left:6.85pt;margin-top:12.05pt;width:523.2pt;height:33.7pt;z-index:251642368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5"/>
                        <w:gridCol w:w="2127"/>
                        <w:gridCol w:w="2411"/>
                        <w:gridCol w:w="1992"/>
                      </w:tblGrid>
                      <w:tr w:rsidR="002F68B8" w14:paraId="268913E8" w14:textId="77777777">
                        <w:trPr>
                          <w:trHeight w:val="420"/>
                        </w:trPr>
                        <w:tc>
                          <w:tcPr>
                            <w:tcW w:w="20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24FA68D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C39201B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4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6919A53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DA5F5B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73CD69D8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 xml:space="preserve">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E-mail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 xml:space="preserve">    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Sito Inte</w:t>
      </w:r>
      <w:r w:rsidR="003D3B97">
        <w:rPr>
          <w:rFonts w:ascii="Arial Narrow" w:hAnsi="Arial Narrow"/>
          <w:color w:val="231F20"/>
          <w:spacing w:val="3"/>
          <w:sz w:val="20"/>
          <w:szCs w:val="20"/>
          <w:lang w:val="it-IT"/>
        </w:rPr>
        <w:t>r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net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 xml:space="preserve">           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Cellulare</w:t>
      </w:r>
    </w:p>
    <w:p w14:paraId="6513E409" w14:textId="116F89D6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7F078724" w14:textId="5ED87D51" w:rsidR="00C77613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324C7567" w14:textId="3A40B640" w:rsidR="00C77613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5F9C9A2D" w14:textId="77777777" w:rsidR="00C77613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246A37A5" w14:textId="3F61B6CC" w:rsidR="003D3B97" w:rsidRDefault="006D4C0C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78178F3" wp14:editId="0043AD73">
                <wp:simplePos x="0" y="0"/>
                <wp:positionH relativeFrom="page">
                  <wp:posOffset>457200</wp:posOffset>
                </wp:positionH>
                <wp:positionV relativeFrom="paragraph">
                  <wp:posOffset>171450</wp:posOffset>
                </wp:positionV>
                <wp:extent cx="6645275" cy="635"/>
                <wp:effectExtent l="19050" t="19050" r="41275" b="37465"/>
                <wp:wrapNone/>
                <wp:docPr id="31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0A3BCE7" id="Freeform 39" o:spid="_x0000_s1026" style="position:absolute;margin-left:36pt;margin-top:13.5pt;width:523.25pt;height:.05pt;z-index:-2516433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EM6fHX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Legale rapp</w:t>
      </w:r>
      <w:r w:rsidR="003D3B97">
        <w:rPr>
          <w:rFonts w:ascii="Arial Narrow" w:hAnsi="Arial Narrow"/>
          <w:b/>
          <w:bCs/>
          <w:color w:val="231F20"/>
          <w:spacing w:val="-3"/>
          <w:sz w:val="24"/>
          <w:szCs w:val="24"/>
          <w:lang w:val="it-IT"/>
        </w:rPr>
        <w:t>r</w: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esentante</w:t>
      </w:r>
    </w:p>
    <w:p w14:paraId="19E56892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10E9624A" w14:textId="77777777" w:rsidR="003D3B97" w:rsidRDefault="00841AFB">
      <w:pPr>
        <w:pStyle w:val="intestazionetabellaCSV"/>
        <w:tabs>
          <w:tab w:val="left" w:pos="4462"/>
          <w:tab w:val="left" w:pos="8007"/>
        </w:tabs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3392" behindDoc="0" locked="0" layoutInCell="1" allowOverlap="1" wp14:anchorId="41C0B504" wp14:editId="4AA2D93E">
                <wp:simplePos x="0" y="0"/>
                <wp:positionH relativeFrom="margin">
                  <wp:posOffset>43180</wp:posOffset>
                </wp:positionH>
                <wp:positionV relativeFrom="paragraph">
                  <wp:posOffset>155575</wp:posOffset>
                </wp:positionV>
                <wp:extent cx="6863715" cy="450215"/>
                <wp:effectExtent l="0" t="0" r="0" b="0"/>
                <wp:wrapSquare wrapText="bothSides"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3715" cy="4502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220"/>
                              <w:gridCol w:w="3544"/>
                              <w:gridCol w:w="2701"/>
                            </w:tblGrid>
                            <w:tr w:rsidR="00787479" w14:paraId="6FA6752A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4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E7C652A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541C324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E80F79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5FE9AEC9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0B504" id="Text Box 9" o:spid="_x0000_s1033" type="#_x0000_t202" style="position:absolute;left:0;text-align:left;margin-left:3.4pt;margin-top:12.25pt;width:540.45pt;height:35.45pt;z-index:251643392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220"/>
                        <w:gridCol w:w="3544"/>
                        <w:gridCol w:w="2701"/>
                      </w:tblGrid>
                      <w:tr w:rsidR="00787479" w14:paraId="6FA6752A" w14:textId="77777777">
                        <w:trPr>
                          <w:trHeight w:val="420"/>
                        </w:trPr>
                        <w:tc>
                          <w:tcPr>
                            <w:tcW w:w="4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E7C652A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541C324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E80F79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5FE9AEC9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 w:cs="Arial Narrow"/>
          <w:w w:val="109"/>
          <w:sz w:val="20"/>
          <w:szCs w:val="20"/>
        </w:rPr>
        <w:t xml:space="preserve"> Cognome </w:t>
      </w:r>
      <w:r w:rsidR="003D3B97">
        <w:rPr>
          <w:rFonts w:ascii="Arial Narrow" w:hAnsi="Arial Narrow" w:cs="Arial Narrow"/>
          <w:w w:val="109"/>
          <w:sz w:val="20"/>
          <w:szCs w:val="20"/>
        </w:rPr>
        <w:tab/>
      </w:r>
      <w:r w:rsidR="003D3B97">
        <w:rPr>
          <w:rFonts w:ascii="Arial Narrow" w:hAnsi="Arial Narrow" w:cs="Arial Narrow"/>
          <w:sz w:val="20"/>
          <w:szCs w:val="20"/>
        </w:rPr>
        <w:t xml:space="preserve">Nome </w:t>
      </w:r>
      <w:r w:rsidR="003D3B97">
        <w:rPr>
          <w:rFonts w:ascii="Arial Narrow" w:hAnsi="Arial Narrow" w:cs="Arial Narrow"/>
          <w:sz w:val="20"/>
          <w:szCs w:val="20"/>
        </w:rPr>
        <w:tab/>
        <w:t xml:space="preserve">Qualifica </w:t>
      </w:r>
      <w:r w:rsidR="003D3B97">
        <w:rPr>
          <w:rFonts w:ascii="Arial Narrow" w:hAnsi="Arial Narrow" w:cs="Arial Narrow"/>
          <w:w w:val="102"/>
          <w:sz w:val="20"/>
          <w:szCs w:val="20"/>
        </w:rPr>
        <w:t>nell’associazione</w:t>
      </w:r>
    </w:p>
    <w:p w14:paraId="646C5BAA" w14:textId="15C0FE85" w:rsidR="003D3B97" w:rsidRPr="006250D6" w:rsidRDefault="00841AFB">
      <w:pPr>
        <w:widowControl w:val="0"/>
        <w:tabs>
          <w:tab w:val="left" w:pos="3189"/>
          <w:tab w:val="left" w:pos="6020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4416" behindDoc="0" locked="0" layoutInCell="1" allowOverlap="1" wp14:anchorId="6120FA37" wp14:editId="47AF404C">
                <wp:simplePos x="0" y="0"/>
                <wp:positionH relativeFrom="margin">
                  <wp:align>right</wp:align>
                </wp:positionH>
                <wp:positionV relativeFrom="paragraph">
                  <wp:posOffset>609600</wp:posOffset>
                </wp:positionV>
                <wp:extent cx="6753225" cy="358140"/>
                <wp:effectExtent l="0" t="0" r="0" b="0"/>
                <wp:wrapSquare wrapText="bothSides"/>
                <wp:docPr id="2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3581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42"/>
                              <w:gridCol w:w="4688"/>
                            </w:tblGrid>
                            <w:tr w:rsidR="002F68B8" w14:paraId="519A3EAA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57A46B2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Testo15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46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B6DF1E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Testo17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2562E583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A37" id="Text Box 10" o:spid="_x0000_s1034" type="#_x0000_t202" style="position:absolute;left:0;text-align:left;margin-left:480.55pt;margin-top:48pt;width:531.75pt;height:28.2pt;z-index:251644416;visibility:visible;mso-wrap-style:square;mso-width-percent:0;mso-height-percent:0;mso-wrap-distance-left:7.05pt;mso-wrap-distance-top:0;mso-wrap-distance-right:7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42"/>
                        <w:gridCol w:w="4688"/>
                      </w:tblGrid>
                      <w:tr w:rsidR="002F68B8" w14:paraId="519A3EAA" w14:textId="77777777">
                        <w:trPr>
                          <w:trHeight w:val="420"/>
                        </w:trPr>
                        <w:tc>
                          <w:tcPr>
                            <w:tcW w:w="2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57A46B2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Testo15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46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B6DF1E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Testo17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2562E583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E-mail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</w:p>
    <w:p w14:paraId="2C057E19" w14:textId="77777777" w:rsidR="003D3B97" w:rsidRDefault="003D3B97">
      <w:pPr>
        <w:pStyle w:val="intestazionetabellaCSV"/>
        <w:rPr>
          <w:rFonts w:ascii="Arial" w:hAnsi="Arial" w:cs="Arial Narrow"/>
          <w:sz w:val="18"/>
          <w:szCs w:val="18"/>
        </w:rPr>
      </w:pPr>
    </w:p>
    <w:p w14:paraId="69C349CA" w14:textId="77777777" w:rsidR="003D3B97" w:rsidRDefault="00841AFB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376AAFCB" wp14:editId="12E6DC69">
                <wp:simplePos x="0" y="0"/>
                <wp:positionH relativeFrom="page">
                  <wp:posOffset>457200</wp:posOffset>
                </wp:positionH>
                <wp:positionV relativeFrom="paragraph">
                  <wp:posOffset>152400</wp:posOffset>
                </wp:positionV>
                <wp:extent cx="6645275" cy="635"/>
                <wp:effectExtent l="9525" t="12700" r="12700" b="5715"/>
                <wp:wrapNone/>
                <wp:docPr id="28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C942528" id="Freeform 31" o:spid="_x0000_s1026" style="position:absolute;margin-left:36pt;margin-top:12pt;width:523.25pt;height:.05pt;z-index:-2516515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Responsabile del progetto (se persona diversa dal legale rappresentante)</w:t>
      </w:r>
    </w:p>
    <w:p w14:paraId="03F2B9E1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</w:p>
    <w:p w14:paraId="11D1AB02" w14:textId="77777777" w:rsidR="003D3B97" w:rsidRDefault="00841AFB">
      <w:pPr>
        <w:pStyle w:val="intestazionetabellaCSV"/>
        <w:tabs>
          <w:tab w:val="left" w:pos="4462"/>
          <w:tab w:val="left" w:pos="8007"/>
        </w:tabs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5440" behindDoc="0" locked="0" layoutInCell="1" allowOverlap="1" wp14:anchorId="3DA25D92" wp14:editId="037D1A46">
                <wp:simplePos x="0" y="0"/>
                <wp:positionH relativeFrom="margin">
                  <wp:align>left</wp:align>
                </wp:positionH>
                <wp:positionV relativeFrom="paragraph">
                  <wp:posOffset>156845</wp:posOffset>
                </wp:positionV>
                <wp:extent cx="6730365" cy="438785"/>
                <wp:effectExtent l="0" t="0" r="0" b="0"/>
                <wp:wrapSquare wrapText="bothSides"/>
                <wp:docPr id="2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0365" cy="4387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220"/>
                              <w:gridCol w:w="3544"/>
                              <w:gridCol w:w="2701"/>
                            </w:tblGrid>
                            <w:tr w:rsidR="00787479" w14:paraId="483031A5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4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EFA1F9D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C9BD3D4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1A475A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7BED5AA2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25D92" id="Text Box 11" o:spid="_x0000_s1035" type="#_x0000_t202" style="position:absolute;left:0;text-align:left;margin-left:0;margin-top:12.35pt;width:529.95pt;height:34.55pt;z-index:251645440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220"/>
                        <w:gridCol w:w="3544"/>
                        <w:gridCol w:w="2701"/>
                      </w:tblGrid>
                      <w:tr w:rsidR="00787479" w14:paraId="483031A5" w14:textId="77777777">
                        <w:trPr>
                          <w:trHeight w:val="420"/>
                        </w:trPr>
                        <w:tc>
                          <w:tcPr>
                            <w:tcW w:w="4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EFA1F9D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C9BD3D4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1A475A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7BED5AA2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 w:cs="Arial Narrow"/>
          <w:w w:val="109"/>
          <w:sz w:val="20"/>
          <w:szCs w:val="20"/>
        </w:rPr>
        <w:t xml:space="preserve"> Cognome </w:t>
      </w:r>
      <w:r w:rsidR="003D3B97">
        <w:rPr>
          <w:rFonts w:ascii="Arial Narrow" w:hAnsi="Arial Narrow" w:cs="Arial Narrow"/>
          <w:w w:val="109"/>
          <w:sz w:val="20"/>
          <w:szCs w:val="20"/>
        </w:rPr>
        <w:tab/>
      </w:r>
      <w:r w:rsidR="003D3B97">
        <w:rPr>
          <w:rFonts w:ascii="Arial Narrow" w:hAnsi="Arial Narrow" w:cs="Arial Narrow"/>
          <w:sz w:val="20"/>
          <w:szCs w:val="20"/>
        </w:rPr>
        <w:t xml:space="preserve">Nome </w:t>
      </w:r>
      <w:r w:rsidR="003D3B97">
        <w:rPr>
          <w:rFonts w:ascii="Arial Narrow" w:hAnsi="Arial Narrow" w:cs="Arial Narrow"/>
          <w:sz w:val="20"/>
          <w:szCs w:val="20"/>
        </w:rPr>
        <w:tab/>
        <w:t xml:space="preserve">Qualifica </w:t>
      </w:r>
      <w:r w:rsidR="003D3B97">
        <w:rPr>
          <w:rFonts w:ascii="Arial Narrow" w:hAnsi="Arial Narrow" w:cs="Arial Narrow"/>
          <w:w w:val="102"/>
          <w:sz w:val="20"/>
          <w:szCs w:val="20"/>
        </w:rPr>
        <w:t>nell’associazione</w:t>
      </w:r>
    </w:p>
    <w:p w14:paraId="339A1D08" w14:textId="32329C7F" w:rsidR="003D3B97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color w:val="231F20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6464" behindDoc="0" locked="0" layoutInCell="1" allowOverlap="1" wp14:anchorId="41BAA0DF" wp14:editId="12584F7E">
                <wp:simplePos x="0" y="0"/>
                <wp:positionH relativeFrom="margin">
                  <wp:posOffset>-635</wp:posOffset>
                </wp:positionH>
                <wp:positionV relativeFrom="paragraph">
                  <wp:posOffset>741045</wp:posOffset>
                </wp:positionV>
                <wp:extent cx="6717665" cy="371475"/>
                <wp:effectExtent l="0" t="0" r="0" b="0"/>
                <wp:wrapSquare wrapText="bothSides"/>
                <wp:docPr id="2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7665" cy="3714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42"/>
                              <w:gridCol w:w="4688"/>
                            </w:tblGrid>
                            <w:tr w:rsidR="002F68B8" w14:paraId="4A5FFFD5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E5346DF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46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8BCDB8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5FE66F1C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AA0DF" id="Text Box 12" o:spid="_x0000_s1036" type="#_x0000_t202" style="position:absolute;left:0;text-align:left;margin-left:-.05pt;margin-top:58.35pt;width:528.95pt;height:29.25pt;z-index:25164646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42"/>
                        <w:gridCol w:w="4688"/>
                      </w:tblGrid>
                      <w:tr w:rsidR="002F68B8" w14:paraId="4A5FFFD5" w14:textId="77777777">
                        <w:trPr>
                          <w:trHeight w:val="420"/>
                        </w:trPr>
                        <w:tc>
                          <w:tcPr>
                            <w:tcW w:w="2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E5346DF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46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8BCDB8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5FE66F1C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2F68B8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>elefono                                                    E-mail</w:t>
      </w:r>
    </w:p>
    <w:p w14:paraId="3A588350" w14:textId="0388CD24" w:rsidR="003D3B97" w:rsidRPr="006250D6" w:rsidRDefault="003D3B97">
      <w:pPr>
        <w:widowControl w:val="0"/>
        <w:tabs>
          <w:tab w:val="left" w:pos="3189"/>
          <w:tab w:val="left" w:pos="6020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ab/>
      </w:r>
    </w:p>
    <w:p w14:paraId="70B271DF" w14:textId="77777777" w:rsidR="00BC7953" w:rsidRDefault="00BC7953">
      <w:pPr>
        <w:widowControl w:val="0"/>
        <w:autoSpaceDE w:val="0"/>
        <w:spacing w:before="40" w:after="0" w:line="240" w:lineRule="auto"/>
        <w:ind w:right="-20"/>
        <w:rPr>
          <w:b/>
          <w:bCs/>
          <w:color w:val="231F20"/>
          <w:sz w:val="18"/>
          <w:szCs w:val="18"/>
          <w:lang w:val="it-IT"/>
        </w:rPr>
      </w:pPr>
    </w:p>
    <w:p w14:paraId="08C761BD" w14:textId="62D190E0" w:rsidR="003D3B97" w:rsidRPr="006250D6" w:rsidRDefault="00841AFB">
      <w:pPr>
        <w:widowControl w:val="0"/>
        <w:autoSpaceDE w:val="0"/>
        <w:spacing w:before="40" w:after="0" w:line="240" w:lineRule="auto"/>
        <w:ind w:left="133"/>
        <w:rPr>
          <w:rFonts w:ascii="Arial Narrow" w:hAnsi="Arial Narrow" w:cs="Arial Narrow"/>
          <w:w w:val="94"/>
          <w:sz w:val="10"/>
          <w:szCs w:val="1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C73F41A" wp14:editId="0678FC4E">
                <wp:simplePos x="0" y="0"/>
                <wp:positionH relativeFrom="page">
                  <wp:posOffset>457200</wp:posOffset>
                </wp:positionH>
                <wp:positionV relativeFrom="paragraph">
                  <wp:posOffset>187325</wp:posOffset>
                </wp:positionV>
                <wp:extent cx="6645275" cy="635"/>
                <wp:effectExtent l="19050" t="19050" r="41275" b="37465"/>
                <wp:wrapNone/>
                <wp:docPr id="2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13AB75D" id="Freeform 30" o:spid="_x0000_s1026" style="position:absolute;margin-left:36pt;margin-top:14.75pt;width:523.25pt;height:.05pt;z-index:-2516526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JdBqOT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Descrizione dell’associazione proponente (max 1000 caratteri)</w:t>
      </w:r>
    </w:p>
    <w:p w14:paraId="63FD4E86" w14:textId="77777777" w:rsidR="003D3B97" w:rsidRDefault="003D3B97">
      <w:pPr>
        <w:pStyle w:val="intestazionetabellaCSV"/>
        <w:ind w:left="133" w:right="0"/>
        <w:rPr>
          <w:rFonts w:ascii="Arial Narrow" w:hAnsi="Arial Narrow" w:cs="Arial Narrow"/>
          <w:w w:val="94"/>
          <w:sz w:val="10"/>
          <w:szCs w:val="10"/>
        </w:rPr>
      </w:pPr>
    </w:p>
    <w:p w14:paraId="07BA53BC" w14:textId="77777777" w:rsidR="003D3B97" w:rsidRPr="006250D6" w:rsidRDefault="00841AFB">
      <w:pPr>
        <w:tabs>
          <w:tab w:val="left" w:pos="142"/>
        </w:tabs>
        <w:autoSpaceDE w:val="0"/>
        <w:spacing w:line="288" w:lineRule="auto"/>
        <w:ind w:left="133"/>
        <w:textAlignment w:val="center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7488" behindDoc="0" locked="0" layoutInCell="1" allowOverlap="1" wp14:anchorId="432AE22A" wp14:editId="1697CC4A">
                <wp:simplePos x="0" y="0"/>
                <wp:positionH relativeFrom="margin">
                  <wp:align>left</wp:align>
                </wp:positionH>
                <wp:positionV relativeFrom="paragraph">
                  <wp:posOffset>311785</wp:posOffset>
                </wp:positionV>
                <wp:extent cx="6746875" cy="2948940"/>
                <wp:effectExtent l="0" t="0" r="0" b="0"/>
                <wp:wrapSquare wrapText="bothSides"/>
                <wp:docPr id="2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29489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476"/>
                            </w:tblGrid>
                            <w:tr w:rsidR="00787479" w14:paraId="6CADD759" w14:textId="77777777">
                              <w:trPr>
                                <w:cantSplit/>
                                <w:trHeight w:hRule="exact" w:val="4142"/>
                              </w:trPr>
                              <w:tc>
                                <w:tcPr>
                                  <w:tcW w:w="10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C3C6C9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42B525D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AE22A" id="Text Box 13" o:spid="_x0000_s1037" type="#_x0000_t202" style="position:absolute;left:0;text-align:left;margin-left:0;margin-top:24.55pt;width:531.25pt;height:232.2pt;z-index:251647488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476"/>
                      </w:tblGrid>
                      <w:tr w:rsidR="00787479" w14:paraId="6CADD759" w14:textId="77777777">
                        <w:trPr>
                          <w:cantSplit/>
                          <w:trHeight w:hRule="exact" w:val="4142"/>
                        </w:trPr>
                        <w:tc>
                          <w:tcPr>
                            <w:tcW w:w="10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C3C6C9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42B525D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i/>
          <w:sz w:val="20"/>
          <w:szCs w:val="20"/>
          <w:lang w:val="it-IT"/>
        </w:rPr>
        <w:t>Fornite una descrizione sintetica della vostra associazione (finalità, attività principali, collaborazioni stabili con altre organizzazioni/istituzioni).</w:t>
      </w:r>
    </w:p>
    <w:p w14:paraId="122AF9BD" w14:textId="77777777" w:rsidR="003D3B97" w:rsidRPr="001C356C" w:rsidRDefault="003D3B97">
      <w:pPr>
        <w:widowControl w:val="0"/>
        <w:autoSpaceDE w:val="0"/>
        <w:spacing w:before="31" w:after="0" w:line="240" w:lineRule="auto"/>
        <w:ind w:left="140" w:right="-20"/>
        <w:rPr>
          <w:lang w:val="it-IT"/>
        </w:rPr>
      </w:pPr>
    </w:p>
    <w:p w14:paraId="15BB821B" w14:textId="77777777" w:rsidR="003D3B97" w:rsidRDefault="00841AFB">
      <w:pPr>
        <w:widowControl w:val="0"/>
        <w:autoSpaceDE w:val="0"/>
        <w:spacing w:before="31" w:after="0" w:line="240" w:lineRule="auto"/>
        <w:ind w:left="140" w:right="-20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BD1D636" wp14:editId="4C13B094">
                <wp:simplePos x="0" y="0"/>
                <wp:positionH relativeFrom="page">
                  <wp:posOffset>457200</wp:posOffset>
                </wp:positionH>
                <wp:positionV relativeFrom="paragraph">
                  <wp:posOffset>247015</wp:posOffset>
                </wp:positionV>
                <wp:extent cx="6645275" cy="635"/>
                <wp:effectExtent l="9525" t="6985" r="12700" b="11430"/>
                <wp:wrapNone/>
                <wp:docPr id="22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9652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8CCA231" id="Freeform 27" o:spid="_x0000_s1026" style="position:absolute;margin-left:36pt;margin-top:19.45pt;width:523.25pt;height:.05pt;z-index:-2516546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" path="m,l10465,e" filled="f" strokecolor="#231f20" strokeweight=".76pt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2. Informazioni sul p</w:t>
      </w:r>
      <w:r w:rsidR="003D3B97">
        <w:rPr>
          <w:rFonts w:ascii="Arial Narrow" w:hAnsi="Arial Narrow"/>
          <w:b/>
          <w:bCs/>
          <w:color w:val="231F20"/>
          <w:spacing w:val="-4"/>
          <w:sz w:val="24"/>
          <w:szCs w:val="24"/>
          <w:lang w:val="it-IT"/>
        </w:rPr>
        <w:t>r</w:t>
      </w:r>
      <w:r w:rsidR="003D3B97">
        <w:rPr>
          <w:rFonts w:ascii="Arial Narrow" w:hAnsi="Arial Narrow"/>
          <w:b/>
          <w:bCs/>
          <w:color w:val="231F20"/>
          <w:w w:val="101"/>
          <w:sz w:val="24"/>
          <w:szCs w:val="24"/>
          <w:lang w:val="it-IT"/>
        </w:rPr>
        <w:t>ogetto</w:t>
      </w:r>
    </w:p>
    <w:p w14:paraId="557B135C" w14:textId="77777777" w:rsidR="003D3B97" w:rsidRDefault="003D3B97">
      <w:pPr>
        <w:widowControl w:val="0"/>
        <w:autoSpaceDE w:val="0"/>
        <w:spacing w:before="7"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6DA28A2F" w14:textId="34AA3F35" w:rsidR="003D3B97" w:rsidRDefault="003D3B97">
      <w:pPr>
        <w:widowControl w:val="0"/>
        <w:autoSpaceDE w:val="0"/>
        <w:spacing w:after="0" w:line="240" w:lineRule="auto"/>
        <w:ind w:left="140" w:right="-20"/>
        <w:rPr>
          <w:rFonts w:ascii="Arial Narrow" w:hAnsi="Arial Narrow"/>
          <w:color w:val="231F20"/>
          <w:spacing w:val="4"/>
          <w:w w:val="94"/>
          <w:sz w:val="20"/>
          <w:szCs w:val="20"/>
          <w:lang w:val="it-IT"/>
        </w:rPr>
      </w:pPr>
    </w:p>
    <w:p w14:paraId="0F9C1E25" w14:textId="73102346" w:rsidR="003D3B97" w:rsidRPr="00AC502D" w:rsidRDefault="002F68B8">
      <w:pPr>
        <w:widowControl w:val="0"/>
        <w:autoSpaceDE w:val="0"/>
        <w:spacing w:after="0" w:line="240" w:lineRule="auto"/>
        <w:ind w:left="14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8512" behindDoc="0" locked="0" layoutInCell="1" allowOverlap="1" wp14:anchorId="2A6A0B3D" wp14:editId="4E71A446">
                <wp:simplePos x="0" y="0"/>
                <wp:positionH relativeFrom="margin">
                  <wp:align>left</wp:align>
                </wp:positionH>
                <wp:positionV relativeFrom="paragraph">
                  <wp:posOffset>172085</wp:posOffset>
                </wp:positionV>
                <wp:extent cx="6720840" cy="389890"/>
                <wp:effectExtent l="0" t="0" r="0" b="0"/>
                <wp:wrapSquare wrapText="bothSides"/>
                <wp:docPr id="2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0840" cy="3898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0465"/>
                            </w:tblGrid>
                            <w:tr w:rsidR="00787479" w14:paraId="4DE890F7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104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90A3CC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E0E34FC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A0B3D" id="Text Box 14" o:spid="_x0000_s1038" type="#_x0000_t202" style="position:absolute;left:0;text-align:left;margin-left:0;margin-top:13.55pt;width:529.2pt;height:30.7pt;z-index:251648512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0465"/>
                      </w:tblGrid>
                      <w:tr w:rsidR="00787479" w14:paraId="4DE890F7" w14:textId="77777777">
                        <w:trPr>
                          <w:trHeight w:val="420"/>
                        </w:trPr>
                        <w:tc>
                          <w:tcPr>
                            <w:tcW w:w="104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E90A3CC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E0E34FC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lang w:val="it-IT"/>
        </w:rPr>
        <w:t>Titolo del progetto</w:t>
      </w:r>
    </w:p>
    <w:p w14:paraId="733D28A9" w14:textId="2D9CCA78" w:rsidR="003D3B97" w:rsidRDefault="003D3B97">
      <w:pPr>
        <w:widowControl w:val="0"/>
        <w:autoSpaceDE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0C4DD695" w14:textId="271CD57A" w:rsidR="003D3B97" w:rsidRPr="00414A25" w:rsidRDefault="00841AFB">
      <w:pPr>
        <w:widowControl w:val="0"/>
        <w:tabs>
          <w:tab w:val="left" w:pos="4460"/>
        </w:tabs>
        <w:autoSpaceDE w:val="0"/>
        <w:spacing w:after="0" w:line="240" w:lineRule="auto"/>
        <w:ind w:left="140" w:right="-20"/>
        <w:rPr>
          <w:rFonts w:ascii="Arial Narrow" w:hAnsi="Arial Narrow"/>
          <w:color w:val="231F20"/>
          <w:sz w:val="20"/>
          <w:szCs w:val="18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9536" behindDoc="0" locked="0" layoutInCell="1" allowOverlap="1" wp14:anchorId="7E8AC3EC" wp14:editId="2229829C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6730365" cy="482600"/>
                <wp:effectExtent l="0" t="0" r="0" b="0"/>
                <wp:wrapSquare wrapText="bothSides"/>
                <wp:docPr id="2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0365" cy="482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926"/>
                              <w:gridCol w:w="5539"/>
                            </w:tblGrid>
                            <w:tr w:rsidR="00787479" w14:paraId="57F6F450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49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5C411C2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55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EA1366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38078D1C" w14:textId="77777777" w:rsidR="00787479" w:rsidRDefault="00787479" w:rsidP="002F68B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AC3EC" id="Text Box 15" o:spid="_x0000_s1039" type="#_x0000_t202" style="position:absolute;left:0;text-align:left;margin-left:0;margin-top:12.55pt;width:529.95pt;height:38pt;z-index:251649536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926"/>
                        <w:gridCol w:w="5539"/>
                      </w:tblGrid>
                      <w:tr w:rsidR="00787479" w14:paraId="57F6F450" w14:textId="77777777">
                        <w:trPr>
                          <w:trHeight w:val="420"/>
                        </w:trPr>
                        <w:tc>
                          <w:tcPr>
                            <w:tcW w:w="49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5C411C2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55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EA1366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38078D1C" w14:textId="77777777" w:rsidR="00787479" w:rsidRDefault="00787479" w:rsidP="002F68B8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z w:val="20"/>
          <w:szCs w:val="18"/>
          <w:lang w:val="it-IT"/>
        </w:rPr>
        <w:t>Costo complessivo</w:t>
      </w:r>
      <w:r w:rsidR="003D3B97">
        <w:rPr>
          <w:rFonts w:ascii="Arial Narrow" w:hAnsi="Arial Narrow"/>
          <w:color w:val="231F20"/>
          <w:sz w:val="20"/>
          <w:szCs w:val="18"/>
          <w:lang w:val="it-IT"/>
        </w:rPr>
        <w:tab/>
      </w:r>
      <w:r w:rsidR="003D3B97">
        <w:rPr>
          <w:rFonts w:ascii="Arial Narrow" w:hAnsi="Arial Narrow"/>
          <w:color w:val="231F20"/>
          <w:sz w:val="20"/>
          <w:szCs w:val="18"/>
          <w:lang w:val="it-IT"/>
        </w:rPr>
        <w:tab/>
        <w:t xml:space="preserve">Contributo richiesto a </w:t>
      </w:r>
      <w:proofErr w:type="spellStart"/>
      <w:r w:rsidR="00414A25" w:rsidRPr="00414A25">
        <w:rPr>
          <w:rFonts w:ascii="Arial Narrow" w:hAnsi="Arial Narrow"/>
          <w:color w:val="231F20"/>
          <w:sz w:val="20"/>
          <w:szCs w:val="18"/>
          <w:lang w:val="it-IT"/>
        </w:rPr>
        <w:t>Unisolidarietà</w:t>
      </w:r>
      <w:proofErr w:type="spellEnd"/>
      <w:r w:rsidR="00414A25" w:rsidRPr="00414A25">
        <w:rPr>
          <w:rFonts w:ascii="Arial Narrow" w:hAnsi="Arial Narrow"/>
          <w:color w:val="231F20"/>
          <w:sz w:val="20"/>
          <w:szCs w:val="18"/>
          <w:lang w:val="it-IT"/>
        </w:rPr>
        <w:t xml:space="preserve"> - Unicredit Vicenza per il Sociale </w:t>
      </w:r>
      <w:proofErr w:type="spellStart"/>
      <w:r w:rsidR="00414A25" w:rsidRPr="00414A25">
        <w:rPr>
          <w:rFonts w:ascii="Arial Narrow" w:hAnsi="Arial Narrow"/>
          <w:color w:val="231F20"/>
          <w:sz w:val="20"/>
          <w:szCs w:val="18"/>
          <w:lang w:val="it-IT"/>
        </w:rPr>
        <w:t>ApS</w:t>
      </w:r>
      <w:proofErr w:type="spellEnd"/>
    </w:p>
    <w:p w14:paraId="212DB6EC" w14:textId="5A406C97" w:rsidR="003D3B97" w:rsidRDefault="003D3B97">
      <w:pPr>
        <w:widowControl w:val="0"/>
        <w:autoSpaceDE w:val="0"/>
        <w:spacing w:after="0" w:line="200" w:lineRule="exact"/>
        <w:rPr>
          <w:color w:val="000000"/>
          <w:sz w:val="20"/>
          <w:szCs w:val="20"/>
          <w:lang w:val="it-IT"/>
        </w:rPr>
      </w:pPr>
    </w:p>
    <w:p w14:paraId="7492CA19" w14:textId="77777777" w:rsidR="00C77613" w:rsidRDefault="00C77613">
      <w:pPr>
        <w:widowControl w:val="0"/>
        <w:autoSpaceDE w:val="0"/>
        <w:spacing w:after="0" w:line="200" w:lineRule="exact"/>
        <w:rPr>
          <w:color w:val="000000"/>
          <w:sz w:val="20"/>
          <w:szCs w:val="20"/>
          <w:lang w:val="it-IT"/>
        </w:rPr>
      </w:pPr>
    </w:p>
    <w:p w14:paraId="35641001" w14:textId="77777777" w:rsidR="003D3B97" w:rsidRPr="009B780F" w:rsidRDefault="00841AFB">
      <w:pPr>
        <w:widowControl w:val="0"/>
        <w:autoSpaceDE w:val="0"/>
        <w:spacing w:before="40" w:after="0" w:line="240" w:lineRule="auto"/>
        <w:ind w:left="143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4F33C11" wp14:editId="32543CBB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6985" r="12700" b="11430"/>
                <wp:wrapNone/>
                <wp:docPr id="19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202D1BC" id="Freeform 35" o:spid="_x0000_s1026" style="position:absolute;margin-left:36pt;margin-top:14pt;width:523.25pt;height:.05pt;z-index:-2516474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Durata del progetto</w:t>
      </w:r>
    </w:p>
    <w:p w14:paraId="5AC6C7F5" w14:textId="77777777" w:rsidR="003D3B97" w:rsidRPr="009B780F" w:rsidRDefault="003D3B97">
      <w:pPr>
        <w:pStyle w:val="intestazionetabellaCSV"/>
        <w:ind w:left="143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16F1FACB" w14:textId="5FCBC693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b/>
          <w:bCs/>
          <w:sz w:val="18"/>
          <w:szCs w:val="18"/>
          <w:lang w:val="it-IT"/>
        </w:rPr>
      </w:pPr>
      <w:r w:rsidRPr="009B780F">
        <w:rPr>
          <w:rFonts w:ascii="Arial Narrow" w:hAnsi="Arial Narrow"/>
          <w:i/>
          <w:sz w:val="18"/>
          <w:szCs w:val="20"/>
          <w:lang w:val="it-IT"/>
        </w:rPr>
        <w:t>Le date effettive di avvio e conclusione del progetto saranno indicate nel Modello di accettazione del contributo che sarà inviato all’associazione di volontariato in allegato alla lettera di approvazione del progetto.</w:t>
      </w:r>
      <w:r w:rsidR="002F68B8" w:rsidRPr="009B780F">
        <w:rPr>
          <w:rFonts w:ascii="Arial Narrow" w:hAnsi="Arial Narrow"/>
          <w:i/>
          <w:sz w:val="18"/>
          <w:szCs w:val="20"/>
          <w:lang w:val="it-IT"/>
        </w:rPr>
        <w:t xml:space="preserve"> </w:t>
      </w:r>
      <w:r w:rsidRPr="009B780F">
        <w:rPr>
          <w:b/>
          <w:bCs/>
          <w:sz w:val="16"/>
          <w:szCs w:val="16"/>
          <w:lang w:val="it-IT"/>
        </w:rPr>
        <w:t xml:space="preserve">N.B. I progetti dovranno terminare comunque entro il </w:t>
      </w:r>
      <w:r w:rsidR="00B3200A" w:rsidRPr="009B780F">
        <w:rPr>
          <w:b/>
          <w:bCs/>
          <w:sz w:val="16"/>
          <w:szCs w:val="16"/>
          <w:lang w:val="it-IT"/>
        </w:rPr>
        <w:t>30</w:t>
      </w:r>
      <w:r w:rsidR="00906603" w:rsidRPr="009B780F">
        <w:rPr>
          <w:b/>
          <w:bCs/>
          <w:sz w:val="16"/>
          <w:szCs w:val="16"/>
          <w:lang w:val="it-IT"/>
        </w:rPr>
        <w:t xml:space="preserve"> </w:t>
      </w:r>
      <w:r w:rsidR="008547F8" w:rsidRPr="009B780F">
        <w:rPr>
          <w:b/>
          <w:bCs/>
          <w:sz w:val="16"/>
          <w:szCs w:val="16"/>
          <w:lang w:val="it-IT"/>
        </w:rPr>
        <w:t>novembre</w:t>
      </w:r>
      <w:r w:rsidR="00906603" w:rsidRPr="009B780F">
        <w:rPr>
          <w:b/>
          <w:bCs/>
          <w:sz w:val="16"/>
          <w:szCs w:val="16"/>
          <w:lang w:val="it-IT"/>
        </w:rPr>
        <w:t xml:space="preserve"> </w:t>
      </w:r>
      <w:r w:rsidR="00443E03" w:rsidRPr="009B780F">
        <w:rPr>
          <w:b/>
          <w:bCs/>
          <w:sz w:val="16"/>
          <w:szCs w:val="16"/>
          <w:lang w:val="it-IT"/>
        </w:rPr>
        <w:t>202</w:t>
      </w:r>
      <w:r w:rsidR="002C55B3">
        <w:rPr>
          <w:b/>
          <w:bCs/>
          <w:sz w:val="16"/>
          <w:szCs w:val="16"/>
          <w:lang w:val="it-IT"/>
        </w:rPr>
        <w:t>6</w:t>
      </w:r>
    </w:p>
    <w:p w14:paraId="5C2EE9BA" w14:textId="77777777" w:rsidR="00443E03" w:rsidRPr="009B780F" w:rsidRDefault="00443E03" w:rsidP="00443E03">
      <w:pPr>
        <w:widowControl w:val="0"/>
        <w:tabs>
          <w:tab w:val="left" w:pos="4820"/>
          <w:tab w:val="left" w:pos="7377"/>
        </w:tabs>
        <w:autoSpaceDE w:val="0"/>
        <w:spacing w:before="7" w:after="0" w:line="220" w:lineRule="exact"/>
        <w:rPr>
          <w:b/>
          <w:bCs/>
          <w:sz w:val="18"/>
          <w:szCs w:val="18"/>
          <w:lang w:val="it-IT"/>
        </w:rPr>
      </w:pPr>
    </w:p>
    <w:p w14:paraId="0EC97651" w14:textId="4C5B4578" w:rsidR="003D3B97" w:rsidRPr="009B780F" w:rsidRDefault="00C77613" w:rsidP="00443E03">
      <w:pPr>
        <w:widowControl w:val="0"/>
        <w:tabs>
          <w:tab w:val="left" w:pos="4820"/>
          <w:tab w:val="left" w:pos="7377"/>
        </w:tabs>
        <w:autoSpaceDE w:val="0"/>
        <w:spacing w:before="7" w:after="0" w:line="220" w:lineRule="exact"/>
        <w:rPr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0560" behindDoc="0" locked="0" layoutInCell="1" allowOverlap="1" wp14:anchorId="64AAA2C8" wp14:editId="12132E3D">
                <wp:simplePos x="0" y="0"/>
                <wp:positionH relativeFrom="margin">
                  <wp:posOffset>85090</wp:posOffset>
                </wp:positionH>
                <wp:positionV relativeFrom="paragraph">
                  <wp:posOffset>153670</wp:posOffset>
                </wp:positionV>
                <wp:extent cx="6543675" cy="377190"/>
                <wp:effectExtent l="0" t="0" r="0" b="0"/>
                <wp:wrapSquare wrapText="bothSides"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3771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678"/>
                              <w:gridCol w:w="5387"/>
                            </w:tblGrid>
                            <w:tr w:rsidR="00787479" w14:paraId="23EF04F5" w14:textId="77777777" w:rsidTr="00443E03">
                              <w:trPr>
                                <w:trHeight w:val="420"/>
                              </w:trPr>
                              <w:tc>
                                <w:tcPr>
                                  <w:tcW w:w="46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BA01AAD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  <w:r w:rsidR="00443E03">
                                    <w:rPr>
                                      <w:rFonts w:ascii="Arial Narrow" w:hAnsi="Arial Narrow"/>
                                      <w:color w:val="231F20"/>
                                      <w:sz w:val="20"/>
                                      <w:szCs w:val="20"/>
                                      <w:lang w:val="it-IT"/>
                                    </w:rPr>
                                    <w:t>Data di inizio prevista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82C3B63" w14:textId="2A2ADC54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  <w:r w:rsidR="00443E0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 xml:space="preserve"> Data conclusione prevista </w:t>
                                  </w:r>
                                  <w:r w:rsidR="00443E03" w:rsidRPr="00026089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(</w:t>
                                  </w:r>
                                  <w:r w:rsidR="00443E03" w:rsidRPr="00026089">
                                    <w:rPr>
                                      <w:b/>
                                      <w:sz w:val="20"/>
                                      <w:szCs w:val="20"/>
                                      <w:lang w:val="it-IT"/>
                                    </w:rPr>
                                    <w:t>massimo 30/11/202</w:t>
                                  </w:r>
                                  <w:r w:rsidR="002C55B3">
                                    <w:rPr>
                                      <w:b/>
                                      <w:sz w:val="20"/>
                                      <w:szCs w:val="20"/>
                                      <w:lang w:val="it-IT"/>
                                    </w:rPr>
                                    <w:t>6</w:t>
                                  </w:r>
                                  <w:r w:rsidR="00443E03" w:rsidRPr="00026089">
                                    <w:rPr>
                                      <w:b/>
                                      <w:sz w:val="20"/>
                                      <w:szCs w:val="20"/>
                                      <w:lang w:val="it-IT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14:paraId="239DE321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AA2C8" id="Text Box 16" o:spid="_x0000_s1040" type="#_x0000_t202" style="position:absolute;margin-left:6.7pt;margin-top:12.1pt;width:515.25pt;height:29.7pt;z-index:251650560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678"/>
                        <w:gridCol w:w="5387"/>
                      </w:tblGrid>
                      <w:tr w:rsidR="00787479" w14:paraId="23EF04F5" w14:textId="77777777" w:rsidTr="00443E03">
                        <w:trPr>
                          <w:trHeight w:val="420"/>
                        </w:trPr>
                        <w:tc>
                          <w:tcPr>
                            <w:tcW w:w="46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BA01AAD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  <w:r w:rsidR="00443E03">
                              <w:rPr>
                                <w:rFonts w:ascii="Arial Narrow" w:hAnsi="Arial Narrow"/>
                                <w:color w:val="231F20"/>
                                <w:sz w:val="20"/>
                                <w:szCs w:val="20"/>
                                <w:lang w:val="it-IT"/>
                              </w:rPr>
                              <w:t>Data di inizio prevista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82C3B63" w14:textId="2A2ADC54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  <w:r w:rsidR="00443E0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 xml:space="preserve"> Data conclusione prevista </w:t>
                            </w:r>
                            <w:r w:rsidR="00443E03" w:rsidRPr="00026089">
                              <w:rPr>
                                <w:b/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(</w:t>
                            </w:r>
                            <w:r w:rsidR="00443E03" w:rsidRPr="00026089">
                              <w:rPr>
                                <w:b/>
                                <w:sz w:val="20"/>
                                <w:szCs w:val="20"/>
                                <w:lang w:val="it-IT"/>
                              </w:rPr>
                              <w:t>massimo 30/11/202</w:t>
                            </w:r>
                            <w:r w:rsidR="002C55B3">
                              <w:rPr>
                                <w:b/>
                                <w:sz w:val="20"/>
                                <w:szCs w:val="20"/>
                                <w:lang w:val="it-IT"/>
                              </w:rPr>
                              <w:t>6</w:t>
                            </w:r>
                            <w:r w:rsidR="00443E03" w:rsidRPr="00026089">
                              <w:rPr>
                                <w:b/>
                                <w:sz w:val="20"/>
                                <w:szCs w:val="20"/>
                                <w:lang w:val="it-IT"/>
                              </w:rPr>
                              <w:t>)</w:t>
                            </w:r>
                          </w:p>
                        </w:tc>
                      </w:tr>
                    </w:tbl>
                    <w:p w14:paraId="239DE321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</w:r>
      <w:r w:rsidR="001B3D0A">
        <w:rPr>
          <w:rFonts w:ascii="Arial Narrow" w:hAnsi="Arial Narrow"/>
          <w:sz w:val="20"/>
          <w:szCs w:val="20"/>
          <w:lang w:val="it-IT"/>
        </w:rPr>
        <w:t xml:space="preserve">      </w:t>
      </w:r>
      <w:r w:rsidR="003D3B97" w:rsidRPr="009B780F">
        <w:rPr>
          <w:rFonts w:ascii="Arial Narrow" w:hAnsi="Arial Narrow"/>
          <w:sz w:val="20"/>
          <w:szCs w:val="20"/>
          <w:lang w:val="it-IT"/>
        </w:rPr>
        <w:t xml:space="preserve">Data di conclusione prevista </w:t>
      </w:r>
      <w:r w:rsidR="00B046FF" w:rsidRPr="009B780F">
        <w:rPr>
          <w:rFonts w:ascii="Arial Narrow" w:hAnsi="Arial Narrow"/>
          <w:sz w:val="20"/>
          <w:szCs w:val="20"/>
          <w:lang w:val="it-IT"/>
        </w:rPr>
        <w:t xml:space="preserve">(al massimo entro il </w:t>
      </w:r>
      <w:r w:rsidR="00B3200A" w:rsidRPr="009B780F">
        <w:rPr>
          <w:rFonts w:ascii="Arial Narrow" w:hAnsi="Arial Narrow"/>
          <w:sz w:val="20"/>
          <w:szCs w:val="20"/>
          <w:lang w:val="it-IT"/>
        </w:rPr>
        <w:t>30/</w:t>
      </w:r>
      <w:r w:rsidR="008547F8" w:rsidRPr="009B780F">
        <w:rPr>
          <w:rFonts w:ascii="Arial Narrow" w:hAnsi="Arial Narrow"/>
          <w:sz w:val="20"/>
          <w:szCs w:val="20"/>
          <w:lang w:val="it-IT"/>
        </w:rPr>
        <w:t>11</w:t>
      </w:r>
      <w:r w:rsidR="00B3200A" w:rsidRPr="009B780F">
        <w:rPr>
          <w:rFonts w:ascii="Arial Narrow" w:hAnsi="Arial Narrow"/>
          <w:sz w:val="20"/>
          <w:szCs w:val="20"/>
          <w:lang w:val="it-IT"/>
        </w:rPr>
        <w:t>/20</w:t>
      </w:r>
      <w:r w:rsidR="005E534A" w:rsidRPr="009B780F">
        <w:rPr>
          <w:rFonts w:ascii="Arial Narrow" w:hAnsi="Arial Narrow"/>
          <w:sz w:val="20"/>
          <w:szCs w:val="20"/>
          <w:lang w:val="it-IT"/>
        </w:rPr>
        <w:t>2</w:t>
      </w:r>
      <w:r w:rsidR="002C55B3">
        <w:rPr>
          <w:rFonts w:ascii="Arial Narrow" w:hAnsi="Arial Narrow"/>
          <w:sz w:val="20"/>
          <w:szCs w:val="20"/>
          <w:lang w:val="it-IT"/>
        </w:rPr>
        <w:t>6</w:t>
      </w:r>
      <w:r w:rsidR="00B046FF" w:rsidRPr="009B780F">
        <w:rPr>
          <w:rFonts w:ascii="Arial Narrow" w:hAnsi="Arial Narrow"/>
          <w:sz w:val="20"/>
          <w:szCs w:val="20"/>
          <w:lang w:val="it-IT"/>
        </w:rPr>
        <w:t>)</w:t>
      </w:r>
    </w:p>
    <w:p w14:paraId="61CCAA8F" w14:textId="79BD642F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rFonts w:ascii="Arial Narrow" w:hAnsi="Arial Narrow"/>
          <w:i/>
          <w:sz w:val="20"/>
          <w:szCs w:val="20"/>
          <w:lang w:val="it-IT"/>
        </w:rPr>
      </w:pPr>
    </w:p>
    <w:p w14:paraId="4A810C55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rFonts w:ascii="Arial Narrow" w:hAnsi="Arial Narrow"/>
          <w:i/>
          <w:sz w:val="20"/>
          <w:szCs w:val="20"/>
          <w:lang w:val="it-IT"/>
        </w:rPr>
      </w:pPr>
    </w:p>
    <w:p w14:paraId="53C30021" w14:textId="77777777" w:rsidR="003D3B97" w:rsidRPr="009B780F" w:rsidRDefault="00841AFB">
      <w:pPr>
        <w:widowControl w:val="0"/>
        <w:autoSpaceDE w:val="0"/>
        <w:spacing w:before="40" w:after="0" w:line="240" w:lineRule="auto"/>
        <w:ind w:left="143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65EF675" wp14:editId="3C9097D8">
                <wp:simplePos x="0" y="0"/>
                <wp:positionH relativeFrom="page">
                  <wp:posOffset>457200</wp:posOffset>
                </wp:positionH>
                <wp:positionV relativeFrom="paragraph">
                  <wp:posOffset>187325</wp:posOffset>
                </wp:positionV>
                <wp:extent cx="6645275" cy="635"/>
                <wp:effectExtent l="19050" t="19050" r="41275" b="37465"/>
                <wp:wrapNone/>
                <wp:docPr id="17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E082A27" id="Freeform 32" o:spid="_x0000_s1026" style="position:absolute;margin-left:36pt;margin-top:14.75pt;width:523.25pt;height:.05pt;z-index:-2516505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JdBqOT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Sintesi del progetto (max 1000 caratteri)</w:t>
      </w:r>
    </w:p>
    <w:p w14:paraId="7AE8D75D" w14:textId="77777777" w:rsidR="003D3B97" w:rsidRPr="009B780F" w:rsidRDefault="003D3B97">
      <w:pPr>
        <w:pStyle w:val="intestazionetabellaCSV"/>
        <w:ind w:left="143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519B01C5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  <w:r w:rsidRPr="009B780F">
        <w:rPr>
          <w:rFonts w:ascii="Calibri" w:hAnsi="Calibri" w:cs="Calibri"/>
          <w:i/>
          <w:iCs/>
          <w:sz w:val="20"/>
          <w:szCs w:val="20"/>
          <w:lang w:val="it-IT"/>
        </w:rPr>
        <w:t>Specificare anche il tipo di intervento di contrasto alla povertà che si intende proporre.</w:t>
      </w:r>
    </w:p>
    <w:p w14:paraId="429FCD7D" w14:textId="77777777" w:rsidR="00B046FF" w:rsidRPr="009B780F" w:rsidRDefault="00841AFB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1584" behindDoc="0" locked="0" layoutInCell="1" allowOverlap="1" wp14:anchorId="4B224C88" wp14:editId="42D5623D">
                <wp:simplePos x="0" y="0"/>
                <wp:positionH relativeFrom="margin">
                  <wp:posOffset>-48260</wp:posOffset>
                </wp:positionH>
                <wp:positionV relativeFrom="paragraph">
                  <wp:posOffset>90170</wp:posOffset>
                </wp:positionV>
                <wp:extent cx="6800215" cy="2628900"/>
                <wp:effectExtent l="0" t="0" r="0" b="0"/>
                <wp:wrapSquare wrapText="bothSides"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215" cy="2628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00"/>
                            </w:tblGrid>
                            <w:tr w:rsidR="00787479" w14:paraId="4DEF18A6" w14:textId="77777777" w:rsidTr="00B046FF">
                              <w:trPr>
                                <w:cantSplit/>
                                <w:trHeight w:hRule="exact" w:val="3730"/>
                              </w:trPr>
                              <w:tc>
                                <w:tcPr>
                                  <w:tcW w:w="10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DBAFAB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89176F0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24C88" id="Text Box 17" o:spid="_x0000_s1041" type="#_x0000_t202" style="position:absolute;left:0;text-align:left;margin-left:-3.8pt;margin-top:7.1pt;width:535.45pt;height:207pt;z-index:25165158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00"/>
                      </w:tblGrid>
                      <w:tr w:rsidR="00787479" w14:paraId="4DEF18A6" w14:textId="77777777" w:rsidTr="00B046FF">
                        <w:trPr>
                          <w:cantSplit/>
                          <w:trHeight w:hRule="exact" w:val="3730"/>
                        </w:trPr>
                        <w:tc>
                          <w:tcPr>
                            <w:tcW w:w="10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DBAFAB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89176F0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</w:p>
    <w:p w14:paraId="079B15F8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p w14:paraId="63A69199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847E551" wp14:editId="225C7753">
                <wp:simplePos x="0" y="0"/>
                <wp:positionH relativeFrom="page">
                  <wp:posOffset>457200</wp:posOffset>
                </wp:positionH>
                <wp:positionV relativeFrom="paragraph">
                  <wp:posOffset>187325</wp:posOffset>
                </wp:positionV>
                <wp:extent cx="6645275" cy="635"/>
                <wp:effectExtent l="19050" t="19050" r="41275" b="37465"/>
                <wp:wrapNone/>
                <wp:docPr id="15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36150E0" id="Freeform 34" o:spid="_x0000_s1026" style="position:absolute;margin-left:36pt;margin-top:14.75pt;width:523.25pt;height:.05pt;z-index:-2516485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JdBqOT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 xml:space="preserve">Destinatari </w: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del progetto</w:t>
      </w:r>
    </w:p>
    <w:p w14:paraId="082C97DE" w14:textId="77777777" w:rsidR="003D3B97" w:rsidRPr="009B780F" w:rsidRDefault="003D3B97">
      <w:pPr>
        <w:pStyle w:val="intestazionetabellaCSV"/>
        <w:ind w:left="131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31CAC7BC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Specificare in termini generici a chi è rivolto l’intervento persone e/o nuclei familiari. L’attivazione di percorsi di aiuto potrà essere rivolta anche a una singola persona e/o nucleo familiare</w:t>
      </w:r>
    </w:p>
    <w:p w14:paraId="4B5D57F4" w14:textId="77777777" w:rsidR="003D3B97" w:rsidRPr="009B780F" w:rsidRDefault="00841AFB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2608" behindDoc="0" locked="0" layoutInCell="1" allowOverlap="1" wp14:anchorId="7AC09B67" wp14:editId="7D099F76">
                <wp:simplePos x="0" y="0"/>
                <wp:positionH relativeFrom="margin">
                  <wp:align>left</wp:align>
                </wp:positionH>
                <wp:positionV relativeFrom="paragraph">
                  <wp:posOffset>98425</wp:posOffset>
                </wp:positionV>
                <wp:extent cx="6770370" cy="2922270"/>
                <wp:effectExtent l="0" t="0" r="0" b="0"/>
                <wp:wrapSquare wrapText="bothSides"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0370" cy="29222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13"/>
                            </w:tblGrid>
                            <w:tr w:rsidR="00787479" w14:paraId="25C46B4D" w14:textId="77777777">
                              <w:trPr>
                                <w:cantSplit/>
                                <w:trHeight w:hRule="exact" w:val="4280"/>
                              </w:trPr>
                              <w:tc>
                                <w:tcPr>
                                  <w:tcW w:w="105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81F5ED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7B553984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09B67" id="Text Box 18" o:spid="_x0000_s1042" type="#_x0000_t202" style="position:absolute;left:0;text-align:left;margin-left:0;margin-top:7.75pt;width:533.1pt;height:230.1pt;z-index:251652608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13"/>
                      </w:tblGrid>
                      <w:tr w:rsidR="00787479" w14:paraId="25C46B4D" w14:textId="77777777">
                        <w:trPr>
                          <w:cantSplit/>
                          <w:trHeight w:hRule="exact" w:val="4280"/>
                        </w:trPr>
                        <w:tc>
                          <w:tcPr>
                            <w:tcW w:w="105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81F5ED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7B553984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</w:p>
    <w:p w14:paraId="5704119E" w14:textId="7029F14B" w:rsidR="003D3B97" w:rsidRPr="009B780F" w:rsidRDefault="003D3B97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141AD072" w14:textId="3717794F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1A95955B" w14:textId="778F8CBC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59170FD7" w14:textId="64C79B92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58A82287" w14:textId="77777777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0C352FDB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lang w:val="it-IT"/>
        </w:rPr>
      </w:pPr>
      <w:r w:rsidRPr="009B780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52E706C" wp14:editId="419BC2BD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10795" r="12700" b="7620"/>
                <wp:wrapNone/>
                <wp:docPr id="13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33FF40A" id="Freeform 40" o:spid="_x0000_s1026" style="position:absolute;margin-left:36pt;margin-top:14pt;width:523.25pt;height:.05pt;z-index:-2516423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22766A" w:rsidRPr="009B780F">
        <w:rPr>
          <w:rFonts w:ascii="Arial Narrow" w:hAnsi="Arial Narrow" w:cs="Arial Narrow"/>
          <w:b/>
          <w:sz w:val="24"/>
          <w:szCs w:val="24"/>
          <w:lang w:val="it-IT"/>
        </w:rPr>
        <w:t>Tipolo</w: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gie di spese ammesse (specificare)</w:t>
      </w:r>
    </w:p>
    <w:p w14:paraId="6F798EE4" w14:textId="77777777" w:rsidR="0022766A" w:rsidRPr="009B780F" w:rsidRDefault="0022766A" w:rsidP="0022766A">
      <w:pPr>
        <w:tabs>
          <w:tab w:val="left" w:pos="142"/>
        </w:tabs>
        <w:autoSpaceDE w:val="0"/>
        <w:spacing w:after="0" w:line="288" w:lineRule="auto"/>
        <w:ind w:left="2410"/>
        <w:textAlignment w:val="center"/>
        <w:rPr>
          <w:rFonts w:ascii="Arial Narrow" w:hAnsi="Arial Narrow"/>
          <w:i/>
          <w:sz w:val="16"/>
          <w:szCs w:val="16"/>
          <w:lang w:val="it-IT"/>
        </w:rPr>
      </w:pPr>
    </w:p>
    <w:p w14:paraId="256BB2B9" w14:textId="77777777" w:rsidR="0022766A" w:rsidRPr="009B780F" w:rsidRDefault="0022766A" w:rsidP="0022766A">
      <w:pPr>
        <w:tabs>
          <w:tab w:val="left" w:pos="142"/>
        </w:tabs>
        <w:autoSpaceDE w:val="0"/>
        <w:spacing w:after="0" w:line="288" w:lineRule="auto"/>
        <w:ind w:left="2410"/>
        <w:textAlignment w:val="center"/>
        <w:rPr>
          <w:rFonts w:ascii="Arial Narrow" w:hAnsi="Arial Narrow"/>
          <w:i/>
          <w:sz w:val="20"/>
          <w:szCs w:val="2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Descrizione</w:t>
      </w:r>
    </w:p>
    <w:p w14:paraId="2FB41A48" w14:textId="77777777" w:rsidR="003D3B97" w:rsidRPr="009B780F" w:rsidRDefault="00841AFB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3632" behindDoc="0" locked="0" layoutInCell="1" allowOverlap="1" wp14:anchorId="0F8AAEE5" wp14:editId="37F0F148">
                <wp:simplePos x="0" y="0"/>
                <wp:positionH relativeFrom="page">
                  <wp:posOffset>1875790</wp:posOffset>
                </wp:positionH>
                <wp:positionV relativeFrom="paragraph">
                  <wp:posOffset>46990</wp:posOffset>
                </wp:positionV>
                <wp:extent cx="4752975" cy="297180"/>
                <wp:effectExtent l="0" t="0" r="0" b="0"/>
                <wp:wrapSquare wrapText="bothSides"/>
                <wp:docPr id="1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621"/>
                            </w:tblGrid>
                            <w:tr w:rsidR="00787479" w14:paraId="1388F044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6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2E47E5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07760C8A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AAEE5" id="Text Box 19" o:spid="_x0000_s1043" type="#_x0000_t202" style="position:absolute;margin-left:147.7pt;margin-top:3.7pt;width:374.25pt;height:23.4pt;z-index:251653632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621"/>
                      </w:tblGrid>
                      <w:tr w:rsidR="00787479" w14:paraId="1388F044" w14:textId="77777777">
                        <w:trPr>
                          <w:trHeight w:val="459"/>
                        </w:trPr>
                        <w:tc>
                          <w:tcPr>
                            <w:tcW w:w="6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2E47E5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07760C8A" w14:textId="77777777" w:rsidR="00787479" w:rsidRDefault="00787479"/>
                  </w:txbxContent>
                </v:textbox>
                <w10:wrap type="square" anchorx="page"/>
              </v:shape>
            </w:pict>
          </mc:Fallback>
        </mc:AlternateContent>
      </w:r>
    </w:p>
    <w:p w14:paraId="2B61030A" w14:textId="505A7FF8" w:rsidR="003D3B97" w:rsidRPr="009B780F" w:rsidRDefault="001E64BF">
      <w:pPr>
        <w:autoSpaceDE w:val="0"/>
        <w:spacing w:after="0" w:line="240" w:lineRule="auto"/>
        <w:ind w:left="107"/>
        <w:rPr>
          <w:lang w:val="it-IT"/>
        </w:rPr>
      </w:pPr>
      <w:r w:rsidRPr="009B780F">
        <w:rPr>
          <w:w w:val="94"/>
          <w:sz w:val="20"/>
          <w:szCs w:val="18"/>
          <w:lang w:val="it-IT"/>
        </w:rPr>
        <w:fldChar w:fldCharType="begin">
          <w:ffData>
            <w:name w:val="Controllo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w w:val="94"/>
          <w:sz w:val="20"/>
          <w:szCs w:val="18"/>
          <w:lang w:val="it-IT"/>
        </w:rPr>
      </w:r>
      <w:r w:rsidR="00530C58">
        <w:rPr>
          <w:w w:val="94"/>
          <w:sz w:val="20"/>
          <w:szCs w:val="18"/>
          <w:lang w:val="it-IT"/>
        </w:rPr>
        <w:fldChar w:fldCharType="separate"/>
      </w:r>
      <w:r w:rsidRPr="009B780F">
        <w:rPr>
          <w:w w:val="94"/>
          <w:sz w:val="20"/>
          <w:szCs w:val="18"/>
          <w:lang w:val="it-IT"/>
        </w:rPr>
        <w:fldChar w:fldCharType="end"/>
      </w:r>
      <w:r w:rsidR="006D4C0C">
        <w:rPr>
          <w:w w:val="94"/>
          <w:sz w:val="20"/>
          <w:szCs w:val="18"/>
          <w:lang w:val="it-IT"/>
        </w:rPr>
        <w:t xml:space="preserve"> 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utenze </w:t>
      </w:r>
    </w:p>
    <w:p w14:paraId="43BE6A07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lang w:val="it-IT"/>
        </w:rPr>
      </w:pPr>
    </w:p>
    <w:p w14:paraId="7AF66EBF" w14:textId="77777777" w:rsidR="003D3B97" w:rsidRPr="009B780F" w:rsidRDefault="00841AFB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4656" behindDoc="0" locked="0" layoutInCell="1" allowOverlap="1" wp14:anchorId="5EEC1B20" wp14:editId="6FB46851">
                <wp:simplePos x="0" y="0"/>
                <wp:positionH relativeFrom="page">
                  <wp:posOffset>1875790</wp:posOffset>
                </wp:positionH>
                <wp:positionV relativeFrom="paragraph">
                  <wp:posOffset>48260</wp:posOffset>
                </wp:positionV>
                <wp:extent cx="4752975" cy="297180"/>
                <wp:effectExtent l="0" t="0" r="0" b="0"/>
                <wp:wrapSquare wrapText="bothSides"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621"/>
                            </w:tblGrid>
                            <w:tr w:rsidR="00787479" w14:paraId="34C19BD1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6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B42A24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02837A9E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C1B20" id="Text Box 20" o:spid="_x0000_s1044" type="#_x0000_t202" style="position:absolute;margin-left:147.7pt;margin-top:3.8pt;width:374.25pt;height:23.4pt;z-index:251654656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621"/>
                      </w:tblGrid>
                      <w:tr w:rsidR="00787479" w14:paraId="34C19BD1" w14:textId="77777777">
                        <w:trPr>
                          <w:trHeight w:val="459"/>
                        </w:trPr>
                        <w:tc>
                          <w:tcPr>
                            <w:tcW w:w="6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B42A24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02837A9E" w14:textId="77777777" w:rsidR="00787479" w:rsidRDefault="00787479"/>
                  </w:txbxContent>
                </v:textbox>
                <w10:wrap type="square" anchorx="page"/>
              </v:shape>
            </w:pict>
          </mc:Fallback>
        </mc:AlternateContent>
      </w:r>
    </w:p>
    <w:p w14:paraId="5B039E48" w14:textId="3AEC3E9C" w:rsidR="003D3B97" w:rsidRPr="009B780F" w:rsidRDefault="001E64BF">
      <w:pPr>
        <w:autoSpaceDE w:val="0"/>
        <w:spacing w:after="0" w:line="240" w:lineRule="auto"/>
        <w:ind w:left="107"/>
        <w:rPr>
          <w:lang w:val="it-IT"/>
        </w:rPr>
      </w:pPr>
      <w:r w:rsidRPr="009B780F">
        <w:rPr>
          <w:w w:val="94"/>
          <w:sz w:val="20"/>
          <w:szCs w:val="18"/>
          <w:lang w:val="it-IT"/>
        </w:rPr>
        <w:fldChar w:fldCharType="begin">
          <w:ffData>
            <w:name w:val="Controllo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w w:val="94"/>
          <w:sz w:val="20"/>
          <w:szCs w:val="18"/>
          <w:lang w:val="it-IT"/>
        </w:rPr>
      </w:r>
      <w:r w:rsidR="00530C58">
        <w:rPr>
          <w:w w:val="94"/>
          <w:sz w:val="20"/>
          <w:szCs w:val="18"/>
          <w:lang w:val="it-IT"/>
        </w:rPr>
        <w:fldChar w:fldCharType="separate"/>
      </w:r>
      <w:r w:rsidRPr="009B780F">
        <w:rPr>
          <w:w w:val="94"/>
          <w:sz w:val="20"/>
          <w:szCs w:val="18"/>
          <w:lang w:val="it-IT"/>
        </w:rPr>
        <w:fldChar w:fldCharType="end"/>
      </w:r>
      <w:r w:rsidR="006D4C0C">
        <w:rPr>
          <w:w w:val="94"/>
          <w:sz w:val="20"/>
          <w:szCs w:val="18"/>
          <w:lang w:val="it-IT"/>
        </w:rPr>
        <w:t xml:space="preserve"> 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spese mediche </w:t>
      </w:r>
    </w:p>
    <w:p w14:paraId="34DC049A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lang w:val="it-IT"/>
        </w:rPr>
      </w:pPr>
    </w:p>
    <w:p w14:paraId="77A9569E" w14:textId="77777777" w:rsidR="003D3B97" w:rsidRPr="009B780F" w:rsidRDefault="00841AFB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5680" behindDoc="0" locked="0" layoutInCell="1" allowOverlap="1" wp14:anchorId="0FE1F687" wp14:editId="7C9E717F">
                <wp:simplePos x="0" y="0"/>
                <wp:positionH relativeFrom="page">
                  <wp:posOffset>1895475</wp:posOffset>
                </wp:positionH>
                <wp:positionV relativeFrom="paragraph">
                  <wp:posOffset>40005</wp:posOffset>
                </wp:positionV>
                <wp:extent cx="4610100" cy="374015"/>
                <wp:effectExtent l="0" t="0" r="0" b="0"/>
                <wp:wrapSquare wrapText="bothSides"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3740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592"/>
                            </w:tblGrid>
                            <w:tr w:rsidR="00787479" w14:paraId="739B3803" w14:textId="77777777">
                              <w:trPr>
                                <w:trHeight w:val="445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61D0FC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24C0D256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1F687" id="Text Box 21" o:spid="_x0000_s1045" type="#_x0000_t202" style="position:absolute;margin-left:149.25pt;margin-top:3.15pt;width:363pt;height:29.45pt;z-index:251655680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592"/>
                      </w:tblGrid>
                      <w:tr w:rsidR="00787479" w14:paraId="739B3803" w14:textId="77777777">
                        <w:trPr>
                          <w:trHeight w:val="445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61D0FC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24C0D256" w14:textId="77777777" w:rsidR="00787479" w:rsidRDefault="00787479"/>
                  </w:txbxContent>
                </v:textbox>
                <w10:wrap type="square" anchorx="page"/>
              </v:shape>
            </w:pict>
          </mc:Fallback>
        </mc:AlternateContent>
      </w:r>
    </w:p>
    <w:p w14:paraId="366CE0F6" w14:textId="142AC7A2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Arial Narrow"/>
          <w:sz w:val="20"/>
          <w:szCs w:val="18"/>
          <w:lang w:val="it-IT"/>
        </w:rPr>
      </w:pPr>
      <w:r w:rsidRPr="009B780F">
        <w:rPr>
          <w:w w:val="94"/>
          <w:sz w:val="20"/>
          <w:szCs w:val="18"/>
          <w:lang w:val="it-IT"/>
        </w:rPr>
        <w:fldChar w:fldCharType="begin">
          <w:ffData>
            <w:name w:val="Controllo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w w:val="94"/>
          <w:sz w:val="20"/>
          <w:szCs w:val="18"/>
          <w:lang w:val="it-IT"/>
        </w:rPr>
      </w:r>
      <w:r w:rsidR="00530C58">
        <w:rPr>
          <w:w w:val="94"/>
          <w:sz w:val="20"/>
          <w:szCs w:val="18"/>
          <w:lang w:val="it-IT"/>
        </w:rPr>
        <w:fldChar w:fldCharType="separate"/>
      </w:r>
      <w:r w:rsidRPr="009B780F">
        <w:rPr>
          <w:w w:val="94"/>
          <w:sz w:val="20"/>
          <w:szCs w:val="18"/>
          <w:lang w:val="it-IT"/>
        </w:rPr>
        <w:fldChar w:fldCharType="end"/>
      </w:r>
      <w:r w:rsidR="006D4C0C">
        <w:rPr>
          <w:w w:val="94"/>
          <w:sz w:val="20"/>
          <w:szCs w:val="18"/>
          <w:lang w:val="it-IT"/>
        </w:rPr>
        <w:t xml:space="preserve"> 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spese di prima necessità </w:t>
      </w:r>
    </w:p>
    <w:p w14:paraId="09FF170F" w14:textId="77777777" w:rsidR="003D3B97" w:rsidRPr="009B780F" w:rsidRDefault="003D3B97">
      <w:pPr>
        <w:autoSpaceDE w:val="0"/>
        <w:spacing w:after="0" w:line="240" w:lineRule="auto"/>
        <w:ind w:left="107"/>
        <w:rPr>
          <w:rFonts w:ascii="Arial Narrow" w:hAnsi="Arial Narrow" w:cs="Arial Narrow"/>
          <w:sz w:val="20"/>
          <w:szCs w:val="18"/>
          <w:lang w:val="it-IT"/>
        </w:rPr>
      </w:pPr>
    </w:p>
    <w:p w14:paraId="1A245E30" w14:textId="77777777" w:rsidR="003D3B97" w:rsidRPr="009B780F" w:rsidRDefault="003D3B97">
      <w:pPr>
        <w:widowControl w:val="0"/>
        <w:autoSpaceDE w:val="0"/>
        <w:spacing w:before="40" w:after="0" w:line="240" w:lineRule="auto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003E12B6" w14:textId="77777777" w:rsidR="003D3B97" w:rsidRPr="009B780F" w:rsidRDefault="00841AFB">
      <w:pPr>
        <w:widowControl w:val="0"/>
        <w:autoSpaceDE w:val="0"/>
        <w:spacing w:before="40" w:after="0" w:line="240" w:lineRule="auto"/>
        <w:ind w:left="143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31395C0C" wp14:editId="77AD232F">
                <wp:simplePos x="0" y="0"/>
                <wp:positionH relativeFrom="page">
                  <wp:posOffset>457200</wp:posOffset>
                </wp:positionH>
                <wp:positionV relativeFrom="paragraph">
                  <wp:posOffset>196850</wp:posOffset>
                </wp:positionV>
                <wp:extent cx="6645275" cy="635"/>
                <wp:effectExtent l="19050" t="19050" r="41275" b="37465"/>
                <wp:wrapNone/>
                <wp:docPr id="9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F213EDA" id="Freeform 33" o:spid="_x0000_s1026" style="position:absolute;margin-left:36pt;margin-top:15.5pt;width:523.25pt;height:.05pt;z-index:-2516495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G8v3Lv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Soggetti coinvolti nel progetto che collaborano attivamente</w:t>
      </w:r>
    </w:p>
    <w:p w14:paraId="6860773A" w14:textId="77777777" w:rsidR="003D3B97" w:rsidRPr="009B780F" w:rsidRDefault="003D3B97">
      <w:pPr>
        <w:pStyle w:val="intestazionetabellaCSV"/>
        <w:ind w:left="143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57CAE53B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(costituirà motivo di preferenza il raccordo con altre organizzazioni non profit o enti locali; la partecipazione attiva dei volontari, la comprovata collaborazione dell’associazione con i servizi sociali del comune di residenza/domicilio degli utenti)</w:t>
      </w:r>
    </w:p>
    <w:p w14:paraId="1DC8E5A6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tbl>
      <w:tblPr>
        <w:tblW w:w="0" w:type="auto"/>
        <w:tblInd w:w="2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1032"/>
        <w:gridCol w:w="5443"/>
      </w:tblGrid>
      <w:tr w:rsidR="009B780F" w:rsidRPr="009B780F" w14:paraId="6A650F73" w14:textId="77777777" w:rsidTr="00B046FF">
        <w:trPr>
          <w:trHeight w:val="871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EC348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b/>
                <w:bCs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b/>
                <w:bCs/>
                <w:szCs w:val="18"/>
                <w:lang w:val="it-IT"/>
              </w:rPr>
              <w:t>ORGANIZZAZIONI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80EB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17"/>
                <w:szCs w:val="17"/>
                <w:lang w:val="it-IT"/>
              </w:rPr>
            </w:pPr>
            <w:r w:rsidRPr="009B780F">
              <w:rPr>
                <w:rFonts w:ascii="Arial Narrow" w:hAnsi="Arial Narrow" w:cs="Arial Narrow"/>
                <w:b/>
                <w:bCs/>
                <w:szCs w:val="18"/>
                <w:lang w:val="it-IT"/>
              </w:rPr>
              <w:t>RUOLO DEL PARTNER</w:t>
            </w:r>
          </w:p>
          <w:p w14:paraId="37FC7018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lang w:val="it-IT"/>
              </w:rPr>
            </w:pPr>
            <w:r w:rsidRPr="009B780F">
              <w:rPr>
                <w:rFonts w:ascii="Arial Narrow" w:hAnsi="Arial Narrow" w:cs="Arial Narrow"/>
                <w:sz w:val="17"/>
                <w:szCs w:val="17"/>
                <w:lang w:val="it-IT"/>
              </w:rPr>
              <w:t>(che tipo di assistenza o beni mettono a disposizione per valorizzare il progetto, …)</w:t>
            </w:r>
          </w:p>
        </w:tc>
      </w:tr>
      <w:tr w:rsidR="009B780F" w:rsidRPr="009B780F" w14:paraId="14F6875A" w14:textId="77777777" w:rsidTr="00B046FF">
        <w:trPr>
          <w:cantSplit/>
          <w:trHeight w:val="567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0E9A99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Associazioni di volontariato iscritte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4DC808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N. Registro Regionale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FFBCB0" w14:textId="77777777" w:rsidR="003D3B97" w:rsidRPr="009B780F" w:rsidRDefault="003D3B97">
            <w:pPr>
              <w:widowControl w:val="0"/>
              <w:autoSpaceDE w:val="0"/>
              <w:snapToGrid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Descrizione</w:t>
            </w:r>
          </w:p>
        </w:tc>
      </w:tr>
      <w:tr w:rsidR="009B780F" w:rsidRPr="009B780F" w14:paraId="3CFC41E9" w14:textId="77777777" w:rsidTr="00B046FF">
        <w:trPr>
          <w:cantSplit/>
          <w:trHeight w:val="51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35240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730D4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8E4BF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38C2A855" w14:textId="77777777" w:rsidTr="00B046FF">
        <w:trPr>
          <w:cantSplit/>
          <w:trHeight w:val="51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96F4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E8BED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BF1E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2A3EBA6E" w14:textId="77777777" w:rsidTr="00B046FF">
        <w:trPr>
          <w:cantSplit/>
          <w:trHeight w:val="567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C094D4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Altre Associazioni NON iscritte al Registro Regionale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1A5B96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right="-20"/>
              <w:rPr>
                <w:rFonts w:ascii="Arial Narrow" w:hAnsi="Arial Narrow" w:cs="Arial Narrow"/>
                <w:sz w:val="18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Descrizione</w:t>
            </w: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 xml:space="preserve"> (che tipo di assistenza o beni mettono a disposizione per </w:t>
            </w:r>
          </w:p>
          <w:p w14:paraId="573869C6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left="923" w:right="-20"/>
            </w:pP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>valorizzare il progetto)</w:t>
            </w:r>
          </w:p>
        </w:tc>
      </w:tr>
      <w:tr w:rsidR="009B780F" w:rsidRPr="009B780F" w14:paraId="4C7CF3D3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2DE36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85B4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6FBA5D7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2D0A6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58D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BF4D64A" w14:textId="77777777" w:rsidTr="00B046FF">
        <w:trPr>
          <w:cantSplit/>
          <w:trHeight w:val="567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16075D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Altri Enti / Istituzioni / Organizzazioni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2567F4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right="-20"/>
              <w:rPr>
                <w:rFonts w:ascii="Arial Narrow" w:hAnsi="Arial Narrow" w:cs="Arial Narrow"/>
                <w:sz w:val="18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Descrizione</w:t>
            </w: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 xml:space="preserve"> (che tipo di assistenza o beni mettono a disposizione per </w:t>
            </w:r>
          </w:p>
          <w:p w14:paraId="1511EE6F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left="923" w:right="-20"/>
            </w:pP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>valorizzare il progetto)</w:t>
            </w:r>
          </w:p>
        </w:tc>
      </w:tr>
      <w:tr w:rsidR="009B780F" w:rsidRPr="009B780F" w14:paraId="14E5FABC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B70A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3D2AD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3D3B97" w:rsidRPr="009B780F" w14:paraId="366D43A1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0C780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26519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</w:tbl>
    <w:p w14:paraId="18C83F46" w14:textId="77777777" w:rsidR="003D3B97" w:rsidRPr="009B780F" w:rsidRDefault="003D3B97">
      <w:pPr>
        <w:widowControl w:val="0"/>
        <w:autoSpaceDE w:val="0"/>
        <w:spacing w:before="7" w:after="0" w:line="220" w:lineRule="exact"/>
        <w:rPr>
          <w:rFonts w:ascii="Arial Narrow" w:hAnsi="Arial Narrow" w:cs="Arial Narrow"/>
          <w:lang w:val="it-IT"/>
        </w:rPr>
      </w:pPr>
    </w:p>
    <w:p w14:paraId="490A50EC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BDE0448" wp14:editId="4F57166C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6985" r="12700" b="11430"/>
                <wp:wrapNone/>
                <wp:docPr id="8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97B64C3" id="Freeform 41" o:spid="_x0000_s1026" style="position:absolute;margin-left:36pt;margin-top:14pt;width:523.25pt;height:.05pt;z-index:-2516413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Descrizione attività dei volontari</w:t>
      </w:r>
    </w:p>
    <w:p w14:paraId="2BCF397D" w14:textId="77777777" w:rsidR="003D3B97" w:rsidRPr="009B780F" w:rsidRDefault="003D3B97">
      <w:pPr>
        <w:pStyle w:val="intestazionetabellaCSV"/>
        <w:ind w:left="131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47DD3C63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Specificare in termini generici l’attività dei volontari coinvolti</w:t>
      </w:r>
    </w:p>
    <w:p w14:paraId="0D6282DA" w14:textId="77777777" w:rsidR="005E534A" w:rsidRPr="009B780F" w:rsidRDefault="005E534A" w:rsidP="005E534A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</w:p>
    <w:p w14:paraId="1742935B" w14:textId="77777777" w:rsidR="005E534A" w:rsidRPr="009B780F" w:rsidRDefault="00841AFB" w:rsidP="005E534A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82304" behindDoc="0" locked="0" layoutInCell="1" allowOverlap="1" wp14:anchorId="5B04117D" wp14:editId="2966C96E">
                <wp:simplePos x="0" y="0"/>
                <wp:positionH relativeFrom="margin">
                  <wp:posOffset>20955</wp:posOffset>
                </wp:positionH>
                <wp:positionV relativeFrom="paragraph">
                  <wp:posOffset>87630</wp:posOffset>
                </wp:positionV>
                <wp:extent cx="7132955" cy="1955800"/>
                <wp:effectExtent l="0" t="0" r="0" b="0"/>
                <wp:wrapSquare wrapText="bothSides"/>
                <wp:docPr id="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2955" cy="195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13"/>
                            </w:tblGrid>
                            <w:tr w:rsidR="005E534A" w14:paraId="63E0A904" w14:textId="77777777" w:rsidTr="005E534A">
                              <w:trPr>
                                <w:cantSplit/>
                                <w:trHeight w:hRule="exact" w:val="2879"/>
                              </w:trPr>
                              <w:tc>
                                <w:tcPr>
                                  <w:tcW w:w="105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1D4B5B" w14:textId="77777777" w:rsidR="005E534A" w:rsidRDefault="005E534A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3CC0D8D1" w14:textId="77777777" w:rsidR="005E534A" w:rsidRDefault="005E534A" w:rsidP="005E534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4117D" id="Text Box 47" o:spid="_x0000_s1046" type="#_x0000_t202" style="position:absolute;left:0;text-align:left;margin-left:1.65pt;margin-top:6.9pt;width:561.65pt;height:154pt;z-index:25168230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13"/>
                      </w:tblGrid>
                      <w:tr w:rsidR="005E534A" w14:paraId="63E0A904" w14:textId="77777777" w:rsidTr="005E534A">
                        <w:trPr>
                          <w:cantSplit/>
                          <w:trHeight w:hRule="exact" w:val="2879"/>
                        </w:trPr>
                        <w:tc>
                          <w:tcPr>
                            <w:tcW w:w="105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1D4B5B" w14:textId="77777777" w:rsidR="005E534A" w:rsidRDefault="005E534A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3CC0D8D1" w14:textId="77777777" w:rsidR="005E534A" w:rsidRDefault="005E534A" w:rsidP="005E534A"/>
                  </w:txbxContent>
                </v:textbox>
                <w10:wrap type="square" anchorx="margin"/>
              </v:shape>
            </w:pict>
          </mc:Fallback>
        </mc:AlternateContent>
      </w:r>
    </w:p>
    <w:p w14:paraId="701BB956" w14:textId="77777777" w:rsidR="005E534A" w:rsidRPr="009B780F" w:rsidRDefault="005E534A" w:rsidP="005E534A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4D5A58B6" w14:textId="77777777" w:rsidR="003D3B97" w:rsidRPr="009B780F" w:rsidRDefault="00841AFB" w:rsidP="00443E03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4B9FA098" wp14:editId="45E0C328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6985" r="12700" b="11430"/>
                <wp:wrapNone/>
                <wp:docPr id="6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84DD8E2" id="Freeform 42" o:spid="_x0000_s1026" style="position:absolute;margin-left:36pt;margin-top:14pt;width:523.25pt;height:.05pt;z-index:-2516403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Territorio in cui si realizza l’intervento</w:t>
      </w:r>
    </w:p>
    <w:p w14:paraId="1E0A2BBD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p w14:paraId="073CC18A" w14:textId="77777777" w:rsidR="005E534A" w:rsidRPr="009B780F" w:rsidRDefault="00841AFB" w:rsidP="005E534A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84352" behindDoc="0" locked="0" layoutInCell="1" allowOverlap="1" wp14:anchorId="5AABAA80" wp14:editId="0580EE89">
                <wp:simplePos x="0" y="0"/>
                <wp:positionH relativeFrom="margin">
                  <wp:align>left</wp:align>
                </wp:positionH>
                <wp:positionV relativeFrom="paragraph">
                  <wp:posOffset>88900</wp:posOffset>
                </wp:positionV>
                <wp:extent cx="6760845" cy="1955800"/>
                <wp:effectExtent l="0" t="0" r="0" b="0"/>
                <wp:wrapSquare wrapText="bothSides"/>
                <wp:docPr id="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0845" cy="195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13"/>
                            </w:tblGrid>
                            <w:tr w:rsidR="005E534A" w14:paraId="0FD33E7D" w14:textId="77777777" w:rsidTr="005E534A">
                              <w:trPr>
                                <w:cantSplit/>
                                <w:trHeight w:hRule="exact" w:val="2879"/>
                              </w:trPr>
                              <w:tc>
                                <w:tcPr>
                                  <w:tcW w:w="105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CFA3FF" w14:textId="77777777" w:rsidR="005E534A" w:rsidRDefault="005E534A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3610F483" w14:textId="77777777" w:rsidR="005E534A" w:rsidRDefault="005E534A" w:rsidP="005E534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BAA80" id="Text Box 48" o:spid="_x0000_s1047" type="#_x0000_t202" style="position:absolute;left:0;text-align:left;margin-left:0;margin-top:7pt;width:532.35pt;height:154pt;z-index:251684352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13"/>
                      </w:tblGrid>
                      <w:tr w:rsidR="005E534A" w14:paraId="0FD33E7D" w14:textId="77777777" w:rsidTr="005E534A">
                        <w:trPr>
                          <w:cantSplit/>
                          <w:trHeight w:hRule="exact" w:val="2879"/>
                        </w:trPr>
                        <w:tc>
                          <w:tcPr>
                            <w:tcW w:w="105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CFA3FF" w14:textId="77777777" w:rsidR="005E534A" w:rsidRDefault="005E534A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3610F483" w14:textId="77777777" w:rsidR="005E534A" w:rsidRDefault="005E534A" w:rsidP="005E534A"/>
                  </w:txbxContent>
                </v:textbox>
                <w10:wrap type="square" anchorx="margin"/>
              </v:shape>
            </w:pict>
          </mc:Fallback>
        </mc:AlternateContent>
      </w:r>
    </w:p>
    <w:p w14:paraId="40D9705F" w14:textId="77777777" w:rsidR="005E534A" w:rsidRPr="009B780F" w:rsidRDefault="005E534A" w:rsidP="005E534A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70B8D0EA" w14:textId="77777777" w:rsidR="005E534A" w:rsidRPr="009B780F" w:rsidRDefault="005E534A" w:rsidP="005E534A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lang w:val="it-IT"/>
        </w:rPr>
      </w:pPr>
    </w:p>
    <w:p w14:paraId="7D338A21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7A1A7E91" wp14:editId="52CCE9B9">
                <wp:simplePos x="0" y="0"/>
                <wp:positionH relativeFrom="page">
                  <wp:posOffset>457200</wp:posOffset>
                </wp:positionH>
                <wp:positionV relativeFrom="paragraph">
                  <wp:posOffset>196850</wp:posOffset>
                </wp:positionV>
                <wp:extent cx="6645275" cy="635"/>
                <wp:effectExtent l="19050" t="19050" r="41275" b="37465"/>
                <wp:wrapNone/>
                <wp:docPr id="4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F20AF20" id="Freeform 43" o:spid="_x0000_s1026" style="position:absolute;margin-left:36pt;margin-top:15.5pt;width:523.25pt;height:.05pt;z-index:-2516392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G8v3Lv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Costi previsti per il progetto</w:t>
      </w:r>
    </w:p>
    <w:p w14:paraId="3D470E32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tbl>
      <w:tblPr>
        <w:tblW w:w="0" w:type="auto"/>
        <w:tblInd w:w="2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  <w:gridCol w:w="1727"/>
      </w:tblGrid>
      <w:tr w:rsidR="009B780F" w:rsidRPr="009B780F" w14:paraId="67274239" w14:textId="77777777">
        <w:trPr>
          <w:cantSplit/>
          <w:trHeight w:val="570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9F877E4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Tipologia delle spese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1C5CF6" w14:textId="77777777" w:rsidR="003D3B97" w:rsidRPr="009B780F" w:rsidRDefault="003D3B97">
            <w:pPr>
              <w:widowControl w:val="0"/>
              <w:autoSpaceDE w:val="0"/>
              <w:snapToGrid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Importo</w:t>
            </w:r>
          </w:p>
        </w:tc>
      </w:tr>
      <w:tr w:rsidR="009B780F" w:rsidRPr="009B780F" w14:paraId="31D17179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4847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7117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5BE8B45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AFAEF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83B6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16FA902D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1D212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EDFB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0D215C20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9C798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E35E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10977925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7FC5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3860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7E73D08E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F31BF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33CB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3D3B97" w:rsidRPr="009B780F" w14:paraId="1CB6E526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</w:tcBorders>
            <w:vAlign w:val="center"/>
          </w:tcPr>
          <w:p w14:paraId="3C14C14F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jc w:val="right"/>
              <w:rPr>
                <w:rFonts w:ascii="Arial Narrow" w:hAnsi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Totale costi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D8EE" w14:textId="77777777" w:rsidR="003D3B97" w:rsidRPr="009B780F" w:rsidRDefault="003D3B97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</w:p>
        </w:tc>
      </w:tr>
    </w:tbl>
    <w:p w14:paraId="2F81AF9C" w14:textId="77777777" w:rsidR="003D3B97" w:rsidRPr="009B780F" w:rsidRDefault="003D3B97">
      <w:pPr>
        <w:widowControl w:val="0"/>
        <w:autoSpaceDE w:val="0"/>
        <w:spacing w:before="40" w:after="0" w:line="240" w:lineRule="auto"/>
        <w:ind w:left="131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57A84BF9" w14:textId="1AB3E3E0" w:rsidR="003D3B97" w:rsidRPr="009B780F" w:rsidRDefault="006471BF">
      <w:pPr>
        <w:widowControl w:val="0"/>
        <w:autoSpaceDE w:val="0"/>
        <w:spacing w:before="40" w:after="0" w:line="240" w:lineRule="auto"/>
        <w:ind w:left="131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E97055A" wp14:editId="1021475B">
                <wp:simplePos x="0" y="0"/>
                <wp:positionH relativeFrom="page">
                  <wp:posOffset>457200</wp:posOffset>
                </wp:positionH>
                <wp:positionV relativeFrom="paragraph">
                  <wp:posOffset>196850</wp:posOffset>
                </wp:positionV>
                <wp:extent cx="6645275" cy="635"/>
                <wp:effectExtent l="19050" t="19050" r="41275" b="37465"/>
                <wp:wrapNone/>
                <wp:docPr id="3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F822226" id="Freeform 44" o:spid="_x0000_s1026" style="position:absolute;margin-left:36pt;margin-top:15.5pt;width:523.25pt;height:.05pt;z-index:-2516382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G8v3LvdAAAACQEAAA8AAAAAAAAAAAAAAAAA4gQAAGRycy9kb3ducmV2LnhtbFBLBQYAAAAA&#10;BAAEAPMAAADsBQAAAAA=&#10;" path="m,l10465,e" filled="f" strokecolor="#231f20" strokeweight=".18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w w:val="94"/>
          <w:sz w:val="24"/>
          <w:szCs w:val="24"/>
          <w:lang w:val="it-IT"/>
        </w:rPr>
        <w:t>Risorse finanziarie per il progetto</w:t>
      </w:r>
    </w:p>
    <w:p w14:paraId="6E778085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tbl>
      <w:tblPr>
        <w:tblW w:w="0" w:type="auto"/>
        <w:tblInd w:w="2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  <w:gridCol w:w="1727"/>
      </w:tblGrid>
      <w:tr w:rsidR="009B780F" w:rsidRPr="009B780F" w14:paraId="20D2C905" w14:textId="77777777">
        <w:trPr>
          <w:cantSplit/>
          <w:trHeight w:val="570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8A7230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Fonte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4B8FA7" w14:textId="77777777" w:rsidR="003D3B97" w:rsidRPr="009B780F" w:rsidRDefault="003D3B97">
            <w:pPr>
              <w:widowControl w:val="0"/>
              <w:autoSpaceDE w:val="0"/>
              <w:snapToGrid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Importo</w:t>
            </w:r>
          </w:p>
        </w:tc>
      </w:tr>
      <w:tr w:rsidR="009B780F" w:rsidRPr="009B780F" w14:paraId="4DF310C0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68601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Autofinanziamento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AF40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57743A51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6822D" w14:textId="77777777" w:rsidR="003D3B97" w:rsidRPr="009B780F" w:rsidRDefault="00B046F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Contributi da</w:t>
            </w:r>
            <w:r w:rsidR="003D3B97"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 sostenitori</w:t>
            </w: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/comunità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A574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589C41DD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E1F4D" w14:textId="77777777" w:rsidR="003D3B97" w:rsidRPr="009B780F" w:rsidRDefault="003D3B97" w:rsidP="00570595">
            <w:pPr>
              <w:widowControl w:val="0"/>
              <w:autoSpaceDE w:val="0"/>
              <w:spacing w:before="40" w:after="0" w:line="240" w:lineRule="auto"/>
              <w:ind w:right="-20"/>
              <w:rPr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Ero</w:t>
            </w:r>
            <w:r w:rsidR="00570595" w:rsidRPr="009B780F">
              <w:rPr>
                <w:rFonts w:ascii="Arial Narrow" w:hAnsi="Arial Narrow"/>
                <w:sz w:val="20"/>
                <w:szCs w:val="18"/>
                <w:lang w:val="it-IT"/>
              </w:rPr>
              <w:t>g</w:t>
            </w: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a</w:t>
            </w:r>
            <w:r w:rsidR="00570595" w:rsidRPr="009B780F">
              <w:rPr>
                <w:rFonts w:ascii="Arial Narrow" w:hAnsi="Arial Narrow"/>
                <w:sz w:val="20"/>
                <w:szCs w:val="18"/>
                <w:lang w:val="it-IT"/>
              </w:rPr>
              <w:t>z</w:t>
            </w: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ioni da Enti pubblici/privati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99B2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56A9F503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7B351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Altre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72A2E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C3C2720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946CF" w14:textId="24A99EE4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Contributo richiesto </w:t>
            </w:r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a </w:t>
            </w:r>
            <w:proofErr w:type="spellStart"/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>Unisolidarietà</w:t>
            </w:r>
            <w:proofErr w:type="spellEnd"/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 - Unicredit Vicenza per il Sociale </w:t>
            </w:r>
            <w:proofErr w:type="spellStart"/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>ApS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616B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3D3B97" w:rsidRPr="009B780F" w14:paraId="5DA7EE19" w14:textId="77777777">
        <w:trPr>
          <w:cantSplit/>
          <w:trHeight w:val="512"/>
        </w:trPr>
        <w:tc>
          <w:tcPr>
            <w:tcW w:w="87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B5EDFC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jc w:val="right"/>
              <w:rPr>
                <w:rFonts w:ascii="Arial Narrow" w:hAnsi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Totale risorse finanziarie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C407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</w:p>
        </w:tc>
      </w:tr>
    </w:tbl>
    <w:p w14:paraId="0E661FB5" w14:textId="45F34388" w:rsidR="00AE2238" w:rsidRPr="009B780F" w:rsidRDefault="00AE2238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207280CA" w14:textId="63C38AB1" w:rsidR="00C77613" w:rsidRPr="009B780F" w:rsidRDefault="00C77613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5FAC82D0" w14:textId="78234F95" w:rsidR="00C77613" w:rsidRPr="009B780F" w:rsidRDefault="00C77613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7DB10827" w14:textId="77777777" w:rsidR="00C77613" w:rsidRPr="009B780F" w:rsidRDefault="00C77613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7EDB286F" w14:textId="77777777" w:rsidR="003D3B97" w:rsidRPr="009B780F" w:rsidRDefault="003D3B97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0"/>
          <w:szCs w:val="20"/>
          <w:lang w:val="it-IT"/>
        </w:rPr>
      </w:pPr>
      <w:r w:rsidRPr="009B780F">
        <w:rPr>
          <w:rFonts w:ascii="Arial Narrow" w:hAnsi="Arial Narrow"/>
          <w:b/>
          <w:bCs/>
          <w:sz w:val="24"/>
          <w:szCs w:val="24"/>
          <w:lang w:val="it-IT"/>
        </w:rPr>
        <w:t>3.</w:t>
      </w:r>
      <w:r w:rsidR="00841AFB"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370F861" wp14:editId="1FF54967">
                <wp:simplePos x="0" y="0"/>
                <wp:positionH relativeFrom="page">
                  <wp:posOffset>457200</wp:posOffset>
                </wp:positionH>
                <wp:positionV relativeFrom="paragraph">
                  <wp:posOffset>247015</wp:posOffset>
                </wp:positionV>
                <wp:extent cx="6645275" cy="635"/>
                <wp:effectExtent l="19050" t="17145" r="22225" b="20320"/>
                <wp:wrapNone/>
                <wp:docPr id="1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2556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2B5E2B8" id="Freeform 45" o:spid="_x0000_s1026" style="position:absolute;margin-left:36pt;margin-top:19.45pt;width:523.25pt;height:.05pt;z-index:-2516372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" path="m,l10465,e" filled="f" strokecolor="#231f20" strokeweight=".71mm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Pr="009B780F">
        <w:rPr>
          <w:rFonts w:ascii="Arial Narrow" w:hAnsi="Arial Narrow"/>
          <w:b/>
          <w:bCs/>
          <w:sz w:val="24"/>
          <w:szCs w:val="24"/>
          <w:lang w:val="it-IT"/>
        </w:rPr>
        <w:t>Check list dei documenti da presentare</w:t>
      </w:r>
    </w:p>
    <w:p w14:paraId="38AB27AE" w14:textId="77777777" w:rsidR="003D3B97" w:rsidRPr="009B780F" w:rsidRDefault="003D3B97">
      <w:pPr>
        <w:widowControl w:val="0"/>
        <w:autoSpaceDE w:val="0"/>
        <w:spacing w:after="0" w:line="240" w:lineRule="auto"/>
        <w:ind w:right="-20"/>
        <w:rPr>
          <w:rFonts w:ascii="Arial Narrow" w:hAnsi="Arial Narrow"/>
          <w:b/>
          <w:bCs/>
          <w:sz w:val="20"/>
          <w:szCs w:val="20"/>
          <w:lang w:val="it-IT"/>
        </w:rPr>
      </w:pPr>
    </w:p>
    <w:p w14:paraId="191E13B5" w14:textId="5864B657" w:rsidR="003D3B97" w:rsidRPr="009B780F" w:rsidRDefault="003D3B97">
      <w:pPr>
        <w:widowControl w:val="0"/>
        <w:autoSpaceDE w:val="0"/>
        <w:spacing w:after="0" w:line="240" w:lineRule="auto"/>
        <w:ind w:left="100"/>
        <w:rPr>
          <w:rFonts w:ascii="Arial Narrow" w:hAnsi="Arial Narrow"/>
          <w:b/>
          <w:bCs/>
          <w:sz w:val="18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>La documentazione per la presentazione del progetto è disponibile nella sezione Bandi del sito del CSV di Vicenza</w:t>
      </w:r>
    </w:p>
    <w:p w14:paraId="31E6C3E6" w14:textId="77777777" w:rsidR="003D3B97" w:rsidRPr="009B780F" w:rsidRDefault="003D3B97">
      <w:pPr>
        <w:widowControl w:val="0"/>
        <w:autoSpaceDE w:val="0"/>
        <w:spacing w:after="0" w:line="240" w:lineRule="auto"/>
        <w:ind w:left="100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>(</w:t>
      </w:r>
      <w:hyperlink r:id="rId11" w:history="1">
        <w:r w:rsidRPr="009B780F">
          <w:rPr>
            <w:rStyle w:val="Collegamentoipertestuale"/>
            <w:rFonts w:ascii="Arial Narrow" w:hAnsi="Arial Narrow" w:cs="Arial Narrow"/>
            <w:color w:val="auto"/>
            <w:sz w:val="18"/>
            <w:szCs w:val="18"/>
            <w:lang w:val="it-IT"/>
          </w:rPr>
          <w:t>www.csv-vicenza.org</w:t>
        </w:r>
      </w:hyperlink>
      <w:r w:rsidRPr="009B780F">
        <w:rPr>
          <w:rFonts w:ascii="Arial Narrow" w:hAnsi="Arial Narrow"/>
          <w:b/>
          <w:bCs/>
          <w:sz w:val="18"/>
          <w:szCs w:val="18"/>
          <w:lang w:val="it-IT"/>
        </w:rPr>
        <w:t>)</w:t>
      </w:r>
    </w:p>
    <w:p w14:paraId="7CF60A6B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</w:p>
    <w:p w14:paraId="7D42610E" w14:textId="77777777" w:rsidR="003D3B97" w:rsidRPr="009B780F" w:rsidRDefault="003D3B97">
      <w:pPr>
        <w:autoSpaceDE w:val="0"/>
        <w:spacing w:after="0" w:line="240" w:lineRule="auto"/>
        <w:ind w:left="107"/>
        <w:rPr>
          <w:rFonts w:ascii="Arial Narrow" w:hAnsi="Arial Narrow" w:cs="Arial Narrow"/>
          <w:sz w:val="12"/>
          <w:szCs w:val="18"/>
          <w:lang w:val="it-IT"/>
        </w:rPr>
      </w:pPr>
    </w:p>
    <w:p w14:paraId="76925C34" w14:textId="2EF21D60" w:rsidR="003D3B97" w:rsidRPr="009B780F" w:rsidRDefault="001E64BF">
      <w:pPr>
        <w:widowControl w:val="0"/>
        <w:autoSpaceDE w:val="0"/>
        <w:spacing w:after="0" w:line="240" w:lineRule="auto"/>
        <w:ind w:left="357" w:hanging="250"/>
        <w:rPr>
          <w:rFonts w:ascii="Arial Narrow" w:hAnsi="Arial Narrow" w:cs="Arial Narrow"/>
          <w:sz w:val="12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rFonts w:cs="HelveticaNeue-Light"/>
          <w:sz w:val="20"/>
          <w:szCs w:val="18"/>
          <w:lang w:val="it-IT"/>
        </w:rPr>
      </w:r>
      <w:r w:rsidR="00530C58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Modulo di richiesta del contributo del bando “Azioni di contrasto alle nuove povertà</w:t>
      </w:r>
      <w:r w:rsidR="002F1BA3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</w:t>
      </w:r>
      <w:r w:rsidR="00F954CF" w:rsidRPr="009B780F">
        <w:rPr>
          <w:rFonts w:ascii="Arial Narrow" w:hAnsi="Arial Narrow" w:cs="HelveticaNeue-Light"/>
          <w:sz w:val="20"/>
          <w:szCs w:val="18"/>
          <w:lang w:val="it-IT"/>
        </w:rPr>
        <w:t>202</w:t>
      </w:r>
      <w:r w:rsidR="00523DB8">
        <w:rPr>
          <w:rFonts w:ascii="Arial Narrow" w:hAnsi="Arial Narrow" w:cs="HelveticaNeue-Light"/>
          <w:sz w:val="20"/>
          <w:szCs w:val="18"/>
          <w:lang w:val="it-IT"/>
        </w:rPr>
        <w:t>6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>”</w:t>
      </w:r>
    </w:p>
    <w:p w14:paraId="67E83C7C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53655C27" w14:textId="77777777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Arial Narrow"/>
          <w:sz w:val="12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rFonts w:cs="HelveticaNeue-Light"/>
          <w:sz w:val="20"/>
          <w:szCs w:val="18"/>
          <w:lang w:val="it-IT"/>
        </w:rPr>
      </w:r>
      <w:r w:rsidR="00530C58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Copia del documento di identità del legale rappresentante</w:t>
      </w:r>
    </w:p>
    <w:p w14:paraId="728D2EB7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2D46078F" w14:textId="75824C4E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Arial Narrow"/>
          <w:sz w:val="12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rFonts w:cs="HelveticaNeue-Light"/>
          <w:sz w:val="20"/>
          <w:szCs w:val="18"/>
          <w:lang w:val="it-IT"/>
        </w:rPr>
      </w:r>
      <w:r w:rsidR="00530C58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Bilancio consuntivo 20</w:t>
      </w:r>
      <w:r w:rsidR="002F68B8" w:rsidRPr="009B780F">
        <w:rPr>
          <w:rFonts w:ascii="Arial Narrow" w:hAnsi="Arial Narrow" w:cs="HelveticaNeue-Light"/>
          <w:sz w:val="20"/>
          <w:szCs w:val="18"/>
          <w:lang w:val="it-IT"/>
        </w:rPr>
        <w:t>2</w:t>
      </w:r>
      <w:r w:rsidR="002C55B3">
        <w:rPr>
          <w:rFonts w:ascii="Arial Narrow" w:hAnsi="Arial Narrow" w:cs="HelveticaNeue-Light"/>
          <w:sz w:val="20"/>
          <w:szCs w:val="18"/>
          <w:lang w:val="it-IT"/>
        </w:rPr>
        <w:t>5</w:t>
      </w:r>
    </w:p>
    <w:p w14:paraId="729CD422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05831EBB" w14:textId="06002B61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HelveticaNeue-Light"/>
          <w:strike/>
          <w:sz w:val="20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rFonts w:cs="HelveticaNeue-Light"/>
          <w:sz w:val="20"/>
          <w:szCs w:val="18"/>
          <w:lang w:val="it-IT"/>
        </w:rPr>
      </w:r>
      <w:r w:rsidR="00530C58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906603" w:rsidRPr="009B780F">
        <w:rPr>
          <w:rFonts w:cs="HelveticaNeue-Light"/>
          <w:sz w:val="20"/>
          <w:szCs w:val="18"/>
          <w:lang w:val="it-IT"/>
        </w:rPr>
        <w:t xml:space="preserve"> </w:t>
      </w:r>
      <w:r w:rsidR="008547F8" w:rsidRPr="009B780F">
        <w:rPr>
          <w:rFonts w:ascii="Arial Narrow" w:hAnsi="Arial Narrow" w:cs="HelveticaNeue-Light"/>
          <w:sz w:val="20"/>
          <w:szCs w:val="18"/>
          <w:lang w:val="it-IT"/>
        </w:rPr>
        <w:t>Comunicazione coordinate bancarie (IBAN)</w:t>
      </w:r>
    </w:p>
    <w:p w14:paraId="4B521F45" w14:textId="77777777" w:rsidR="00906603" w:rsidRPr="009B780F" w:rsidRDefault="00906603" w:rsidP="008305AA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07C6CD33" w14:textId="77777777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/>
          <w:b/>
          <w:bCs/>
          <w:sz w:val="36"/>
          <w:szCs w:val="36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="00530C58">
        <w:rPr>
          <w:rFonts w:cs="HelveticaNeue-Light"/>
          <w:sz w:val="20"/>
          <w:szCs w:val="18"/>
          <w:lang w:val="it-IT"/>
        </w:rPr>
      </w:r>
      <w:r w:rsidR="00530C58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Altra documentazione a supporto della richiesta che l’associazione ritiene di presentare, anche atta a documentare il raccordo con altre associazioni e la collaborazione con i servizi sociali del C</w:t>
      </w:r>
      <w:r w:rsidR="003D3B97" w:rsidRPr="009B780F">
        <w:rPr>
          <w:rFonts w:ascii="Arial Narrow" w:hAnsi="Arial Narrow" w:cs="Arial Narrow"/>
          <w:sz w:val="20"/>
          <w:szCs w:val="18"/>
          <w:lang w:val="it-IT"/>
        </w:rPr>
        <w:t>omune di residenza/domicilio dei ben</w:t>
      </w:r>
      <w:r w:rsidR="00570595" w:rsidRPr="009B780F">
        <w:rPr>
          <w:rFonts w:ascii="Arial Narrow" w:hAnsi="Arial Narrow" w:cs="Arial Narrow"/>
          <w:sz w:val="20"/>
          <w:szCs w:val="18"/>
          <w:lang w:val="it-IT"/>
        </w:rPr>
        <w:t>e</w:t>
      </w:r>
      <w:r w:rsidR="003D3B97" w:rsidRPr="009B780F">
        <w:rPr>
          <w:rFonts w:ascii="Arial Narrow" w:hAnsi="Arial Narrow" w:cs="Arial Narrow"/>
          <w:sz w:val="20"/>
          <w:szCs w:val="18"/>
          <w:lang w:val="it-IT"/>
        </w:rPr>
        <w:t>ficiari.</w:t>
      </w:r>
    </w:p>
    <w:p w14:paraId="70BAD040" w14:textId="77777777" w:rsidR="003D3B97" w:rsidRPr="009B780F" w:rsidRDefault="003D3B97">
      <w:pPr>
        <w:widowControl w:val="0"/>
        <w:autoSpaceDE w:val="0"/>
        <w:spacing w:after="0" w:line="340" w:lineRule="exact"/>
        <w:ind w:right="38"/>
        <w:rPr>
          <w:rFonts w:ascii="Arial Narrow" w:hAnsi="Arial Narrow"/>
          <w:b/>
          <w:bCs/>
          <w:szCs w:val="36"/>
          <w:lang w:val="it-IT"/>
        </w:rPr>
      </w:pPr>
    </w:p>
    <w:p w14:paraId="436C7DA5" w14:textId="77777777" w:rsidR="009D5D5A" w:rsidRPr="009B780F" w:rsidRDefault="009D5D5A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510794A4" w14:textId="77777777" w:rsidR="009D5D5A" w:rsidRPr="009B780F" w:rsidRDefault="009D5D5A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9D42654" w14:textId="2C54ECA7" w:rsidR="003D3B97" w:rsidRPr="009B780F" w:rsidRDefault="003D3B97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pacing w:val="-18"/>
          <w:w w:val="97"/>
          <w:sz w:val="18"/>
          <w:szCs w:val="18"/>
          <w:lang w:val="it-IT"/>
        </w:rPr>
      </w:pPr>
      <w:r w:rsidRPr="009B780F">
        <w:rPr>
          <w:b/>
          <w:bCs/>
          <w:sz w:val="36"/>
          <w:szCs w:val="36"/>
          <w:lang w:val="it-IT"/>
        </w:rPr>
        <w:t>Domanda di contributo</w:t>
      </w:r>
    </w:p>
    <w:p w14:paraId="6ACF40C0" w14:textId="77777777" w:rsidR="003D3B97" w:rsidRPr="009B780F" w:rsidRDefault="003D3B97">
      <w:pPr>
        <w:widowControl w:val="0"/>
        <w:autoSpaceDE w:val="0"/>
        <w:spacing w:before="31" w:after="0" w:line="240" w:lineRule="auto"/>
        <w:ind w:left="4459" w:right="4419" w:hanging="490"/>
        <w:jc w:val="center"/>
        <w:rPr>
          <w:b/>
          <w:bCs/>
          <w:spacing w:val="-18"/>
          <w:w w:val="97"/>
          <w:sz w:val="18"/>
          <w:szCs w:val="18"/>
          <w:lang w:val="it-IT"/>
        </w:rPr>
      </w:pPr>
    </w:p>
    <w:p w14:paraId="2BF3F698" w14:textId="1207EAAD" w:rsidR="003D3B97" w:rsidRPr="009B780F" w:rsidRDefault="003D3B97" w:rsidP="00B046FF">
      <w:pPr>
        <w:widowControl w:val="0"/>
        <w:autoSpaceDE w:val="0"/>
        <w:spacing w:before="40" w:after="0" w:line="240" w:lineRule="auto"/>
        <w:ind w:left="142" w:right="35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Il sottoscritto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legale rappresentante dell’associazione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>iscritta a</w:t>
      </w:r>
      <w:r w:rsidR="00D50C71" w:rsidRPr="009B780F">
        <w:rPr>
          <w:rFonts w:ascii="Arial Narrow" w:hAnsi="Arial Narrow"/>
          <w:sz w:val="18"/>
          <w:szCs w:val="18"/>
          <w:lang w:val="it-IT"/>
        </w:rPr>
        <w:t>ll’</w:t>
      </w:r>
      <w:r w:rsidR="002F68B8" w:rsidRPr="009B780F">
        <w:rPr>
          <w:rFonts w:ascii="Arial Narrow" w:hAnsi="Arial Narrow"/>
          <w:sz w:val="18"/>
          <w:szCs w:val="18"/>
          <w:lang w:val="it-IT"/>
        </w:rPr>
        <w:t>ex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registr</w:t>
      </w:r>
      <w:r w:rsidR="00D50C71" w:rsidRPr="009B780F">
        <w:rPr>
          <w:rFonts w:ascii="Arial Narrow" w:hAnsi="Arial Narrow"/>
          <w:sz w:val="18"/>
          <w:szCs w:val="18"/>
          <w:lang w:val="it-IT"/>
        </w:rPr>
        <w:t>o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regional</w:t>
      </w:r>
      <w:r w:rsidR="00D50C71" w:rsidRPr="009B780F">
        <w:rPr>
          <w:rFonts w:ascii="Arial Narrow" w:hAnsi="Arial Narrow"/>
          <w:sz w:val="18"/>
          <w:szCs w:val="18"/>
          <w:lang w:val="it-IT"/>
        </w:rPr>
        <w:t>e delle OdV / RUNTS n.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</w:p>
    <w:p w14:paraId="4947EDF9" w14:textId="77777777" w:rsidR="003D3B97" w:rsidRPr="009B780F" w:rsidRDefault="003D3B97" w:rsidP="00B046FF">
      <w:pPr>
        <w:widowControl w:val="0"/>
        <w:tabs>
          <w:tab w:val="left" w:pos="-142"/>
          <w:tab w:val="left" w:pos="0"/>
          <w:tab w:val="left" w:pos="10632"/>
        </w:tabs>
        <w:autoSpaceDE w:val="0"/>
        <w:spacing w:after="0" w:line="240" w:lineRule="auto"/>
        <w:ind w:left="143" w:right="352"/>
        <w:jc w:val="both"/>
        <w:rPr>
          <w:rFonts w:ascii="Arial Narrow" w:hAnsi="Arial Narrow"/>
          <w:sz w:val="18"/>
          <w:szCs w:val="18"/>
          <w:lang w:val="it-IT"/>
        </w:rPr>
      </w:pPr>
    </w:p>
    <w:p w14:paraId="6781519B" w14:textId="1DC303F7" w:rsidR="003D3B97" w:rsidRPr="009B780F" w:rsidRDefault="003D3B97" w:rsidP="00B046FF">
      <w:pPr>
        <w:widowControl w:val="0"/>
        <w:tabs>
          <w:tab w:val="left" w:pos="-142"/>
          <w:tab w:val="left" w:pos="0"/>
          <w:tab w:val="left" w:pos="10632"/>
        </w:tabs>
        <w:autoSpaceDE w:val="0"/>
        <w:spacing w:after="0" w:line="240" w:lineRule="auto"/>
        <w:ind w:left="143" w:right="35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Con la presente chiede un contributo di </w:t>
      </w:r>
      <w:r w:rsidR="00B046FF" w:rsidRPr="009B780F">
        <w:rPr>
          <w:rFonts w:ascii="Arial Narrow" w:hAnsi="Arial Narrow"/>
          <w:sz w:val="18"/>
          <w:szCs w:val="18"/>
          <w:lang w:val="it-IT"/>
        </w:rPr>
        <w:t>E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uro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per il finanziamento del progetto denominato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 w:cs="Arial Narrow"/>
          <w:sz w:val="18"/>
          <w:szCs w:val="18"/>
          <w:lang w:val="it-IT"/>
        </w:rPr>
        <w:t xml:space="preserve">a valere del bando </w:t>
      </w:r>
      <w:r w:rsidR="00F954CF" w:rsidRPr="009B780F">
        <w:rPr>
          <w:rFonts w:ascii="Arial Narrow" w:hAnsi="Arial Narrow" w:cs="Arial Narrow"/>
          <w:sz w:val="18"/>
          <w:szCs w:val="18"/>
          <w:lang w:val="it-IT"/>
        </w:rPr>
        <w:t>202</w:t>
      </w:r>
      <w:r w:rsidR="002C55B3">
        <w:rPr>
          <w:rFonts w:ascii="Arial Narrow" w:hAnsi="Arial Narrow" w:cs="Arial Narrow"/>
          <w:sz w:val="18"/>
          <w:szCs w:val="18"/>
          <w:lang w:val="it-IT"/>
        </w:rPr>
        <w:t>6</w:t>
      </w:r>
      <w:r w:rsidRPr="009B780F">
        <w:rPr>
          <w:rFonts w:ascii="Arial Narrow" w:hAnsi="Arial Narrow" w:cs="Arial Narrow"/>
          <w:sz w:val="18"/>
          <w:szCs w:val="18"/>
          <w:lang w:val="it-IT"/>
        </w:rPr>
        <w:t xml:space="preserve"> Azioni di contrasto alle nuove povertà.</w:t>
      </w:r>
    </w:p>
    <w:p w14:paraId="67249394" w14:textId="77777777" w:rsidR="003D3B97" w:rsidRPr="009B780F" w:rsidRDefault="003D3B97" w:rsidP="00B046FF">
      <w:pPr>
        <w:widowControl w:val="0"/>
        <w:autoSpaceDE w:val="0"/>
        <w:spacing w:after="0" w:line="200" w:lineRule="exact"/>
        <w:ind w:left="143" w:right="352"/>
        <w:jc w:val="both"/>
        <w:rPr>
          <w:rFonts w:ascii="Arial Narrow" w:hAnsi="Arial Narrow"/>
          <w:sz w:val="18"/>
          <w:szCs w:val="18"/>
          <w:lang w:val="it-IT"/>
        </w:rPr>
      </w:pPr>
    </w:p>
    <w:p w14:paraId="013E80AB" w14:textId="77777777" w:rsidR="003D3B97" w:rsidRPr="009B780F" w:rsidRDefault="003D3B97" w:rsidP="00B046FF">
      <w:pPr>
        <w:widowControl w:val="0"/>
        <w:autoSpaceDE w:val="0"/>
        <w:spacing w:after="0" w:line="247" w:lineRule="auto"/>
        <w:ind w:left="143" w:right="352"/>
        <w:jc w:val="both"/>
        <w:rPr>
          <w:rFonts w:ascii="Arial Narrow" w:hAnsi="Arial Narrow" w:cs="Arial Narrow"/>
          <w:sz w:val="10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 xml:space="preserve">Autorizza 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sin d’ora, in caso di concessione del contributo, l’effettuazione di verifiche da parte del CSV di Vicenza e di </w:t>
      </w:r>
      <w:proofErr w:type="spellStart"/>
      <w:r w:rsidRPr="009B780F">
        <w:rPr>
          <w:rFonts w:ascii="Arial Narrow" w:hAnsi="Arial Narrow"/>
          <w:sz w:val="18"/>
          <w:szCs w:val="18"/>
          <w:lang w:val="it-IT"/>
        </w:rPr>
        <w:t>Unisolidarietà</w:t>
      </w:r>
      <w:proofErr w:type="spellEnd"/>
      <w:r w:rsidRPr="009B780F">
        <w:rPr>
          <w:rFonts w:ascii="Arial Narrow" w:hAnsi="Arial Narrow"/>
          <w:sz w:val="18"/>
          <w:szCs w:val="18"/>
          <w:lang w:val="it-IT"/>
        </w:rPr>
        <w:t xml:space="preserve"> Onlus delle iniziative sovvenzionate e dell’impiego dei contributi concessi e a fornire un resoconto consuntivo alla conclusione del progetto.</w:t>
      </w:r>
    </w:p>
    <w:p w14:paraId="55DAC2D0" w14:textId="77777777" w:rsidR="003D3B97" w:rsidRPr="009B780F" w:rsidRDefault="003D3B97" w:rsidP="00B046FF">
      <w:pPr>
        <w:autoSpaceDE w:val="0"/>
        <w:spacing w:after="0" w:line="240" w:lineRule="auto"/>
        <w:ind w:left="107" w:right="352"/>
        <w:jc w:val="both"/>
        <w:rPr>
          <w:rFonts w:ascii="Arial Narrow" w:hAnsi="Arial Narrow" w:cs="Arial Narrow"/>
          <w:sz w:val="10"/>
          <w:szCs w:val="18"/>
          <w:lang w:val="it-IT"/>
        </w:rPr>
      </w:pPr>
    </w:p>
    <w:p w14:paraId="44708339" w14:textId="77777777" w:rsidR="003D3B97" w:rsidRPr="009B780F" w:rsidRDefault="003D3B97" w:rsidP="00B046FF">
      <w:pPr>
        <w:widowControl w:val="0"/>
        <w:tabs>
          <w:tab w:val="left" w:pos="10632"/>
        </w:tabs>
        <w:autoSpaceDE w:val="0"/>
        <w:spacing w:after="0" w:line="240" w:lineRule="auto"/>
        <w:ind w:left="166" w:right="35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>Dichiara</w:t>
      </w:r>
    </w:p>
    <w:p w14:paraId="2B6708F6" w14:textId="77777777" w:rsidR="003D3B97" w:rsidRPr="009B780F" w:rsidRDefault="003D3B97" w:rsidP="001C356C">
      <w:pPr>
        <w:widowControl w:val="0"/>
        <w:numPr>
          <w:ilvl w:val="0"/>
          <w:numId w:val="2"/>
        </w:numPr>
        <w:autoSpaceDE w:val="0"/>
        <w:spacing w:after="0" w:line="240" w:lineRule="auto"/>
        <w:ind w:left="284" w:right="352" w:hanging="142"/>
        <w:jc w:val="both"/>
        <w:rPr>
          <w:rFonts w:ascii="Arial Narrow" w:hAnsi="Arial Narrow" w:cs="Arial Narrow"/>
          <w:sz w:val="10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 di essere consapevole che la mancata compilazione di una sola delle parti della modulistica e/o la carenza di uno soltanto dei documenti da produrre obbligatori</w:t>
      </w:r>
      <w:r w:rsidR="001C356C" w:rsidRPr="009B780F">
        <w:rPr>
          <w:rFonts w:ascii="Arial Narrow" w:hAnsi="Arial Narrow"/>
          <w:sz w:val="18"/>
          <w:szCs w:val="18"/>
          <w:lang w:val="it-IT"/>
        </w:rPr>
        <w:t xml:space="preserve">amente comporterà l’automatica </w:t>
      </w:r>
      <w:r w:rsidRPr="009B780F">
        <w:rPr>
          <w:rFonts w:ascii="Arial Narrow" w:hAnsi="Arial Narrow"/>
          <w:sz w:val="18"/>
          <w:szCs w:val="18"/>
          <w:lang w:val="it-IT"/>
        </w:rPr>
        <w:t>inammissibilità della domanda di contributo;</w:t>
      </w:r>
    </w:p>
    <w:p w14:paraId="2ACF8462" w14:textId="77777777" w:rsidR="003D3B97" w:rsidRPr="009B780F" w:rsidRDefault="003D3B97" w:rsidP="001C356C">
      <w:pPr>
        <w:autoSpaceDE w:val="0"/>
        <w:spacing w:after="0" w:line="240" w:lineRule="auto"/>
        <w:ind w:left="284" w:right="352" w:hanging="142"/>
        <w:jc w:val="both"/>
        <w:rPr>
          <w:rFonts w:ascii="Arial Narrow" w:hAnsi="Arial Narrow" w:cs="Arial Narrow"/>
          <w:sz w:val="10"/>
          <w:szCs w:val="18"/>
          <w:lang w:val="it-IT"/>
        </w:rPr>
      </w:pPr>
    </w:p>
    <w:p w14:paraId="76167439" w14:textId="69C2D5A2" w:rsidR="003D3B97" w:rsidRPr="009B780F" w:rsidRDefault="001C356C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di essere consapevole che sul sito web del CSV di Vicenza e di </w:t>
      </w:r>
      <w:proofErr w:type="spellStart"/>
      <w:r w:rsidR="00414A25" w:rsidRPr="009B780F">
        <w:rPr>
          <w:rFonts w:ascii="Arial Narrow" w:hAnsi="Arial Narrow"/>
          <w:sz w:val="18"/>
          <w:szCs w:val="18"/>
          <w:lang w:val="it-IT"/>
        </w:rPr>
        <w:t>Unisolidarietà</w:t>
      </w:r>
      <w:proofErr w:type="spellEnd"/>
      <w:r w:rsidR="00414A25" w:rsidRPr="009B780F">
        <w:rPr>
          <w:rFonts w:ascii="Arial Narrow" w:hAnsi="Arial Narrow"/>
          <w:sz w:val="18"/>
          <w:szCs w:val="18"/>
          <w:lang w:val="it-IT"/>
        </w:rPr>
        <w:t xml:space="preserve"> - Unicredit Vicenza per il Sociale </w:t>
      </w:r>
      <w:proofErr w:type="spellStart"/>
      <w:r w:rsidR="00414A25" w:rsidRPr="009B780F">
        <w:rPr>
          <w:rFonts w:ascii="Arial Narrow" w:hAnsi="Arial Narrow"/>
          <w:sz w:val="18"/>
          <w:szCs w:val="18"/>
          <w:lang w:val="it-IT"/>
        </w:rPr>
        <w:t>ApS</w:t>
      </w:r>
      <w:proofErr w:type="spellEnd"/>
      <w:r w:rsidR="00414A25" w:rsidRPr="009B780F">
        <w:rPr>
          <w:rFonts w:ascii="HelveticaNeue-Light" w:eastAsia="HelveticaNeue-Light" w:hAnsi="HelveticaNeue-Light" w:cs="HelveticaNeue-Ligh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>potranno essere pubblicati, a fini informativi e di trasparenza, i dati relativi alle associazioni partecipanti al bando e l’esito dello stesso, comprendente l’importo erogato alle associazioni assegnatarie;</w:t>
      </w:r>
    </w:p>
    <w:p w14:paraId="567599A1" w14:textId="77777777" w:rsidR="003D3B97" w:rsidRPr="009B780F" w:rsidRDefault="003D3B97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>che i dati esposti e le dichiarazioni fatte ai fini della valutazione del progetto sono veritier</w:t>
      </w:r>
      <w:r w:rsidR="00B046FF" w:rsidRPr="009B780F">
        <w:rPr>
          <w:rFonts w:ascii="Arial Narrow" w:hAnsi="Arial Narrow"/>
          <w:sz w:val="18"/>
          <w:szCs w:val="18"/>
          <w:lang w:val="it-IT"/>
        </w:rPr>
        <w:t>i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e fondat</w:t>
      </w:r>
      <w:r w:rsidR="00B046FF" w:rsidRPr="009B780F">
        <w:rPr>
          <w:rFonts w:ascii="Arial Narrow" w:hAnsi="Arial Narrow"/>
          <w:sz w:val="18"/>
          <w:szCs w:val="18"/>
          <w:lang w:val="it-IT"/>
        </w:rPr>
        <w:t>i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su fonti documentarie ufficiali o su stime ricavate da elementi di valutazione reali e comunque sempre reperibili;</w:t>
      </w:r>
    </w:p>
    <w:p w14:paraId="7893971E" w14:textId="77777777" w:rsidR="00AE0B02" w:rsidRPr="009B780F" w:rsidRDefault="003D3B97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>che l’associazione rappresentata rientra nelle tipologie di soggetti aventi</w:t>
      </w:r>
      <w:r w:rsidR="002F1BA3" w:rsidRPr="009B780F">
        <w:rPr>
          <w:rFonts w:ascii="Arial Narrow" w:hAnsi="Arial Narrow"/>
          <w:sz w:val="18"/>
          <w:szCs w:val="18"/>
          <w:lang w:val="it-IT"/>
        </w:rPr>
        <w:t xml:space="preserve"> titolo per concorrere al bando;</w:t>
      </w:r>
    </w:p>
    <w:p w14:paraId="51194DBD" w14:textId="18279483" w:rsidR="00AE0B02" w:rsidRDefault="00AE0B02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di aver preso visione dell’informativa privacy consultabile al link: </w:t>
      </w:r>
      <w:hyperlink r:id="rId12" w:history="1">
        <w:r w:rsidR="001B3D0A" w:rsidRPr="000A0EC7">
          <w:rPr>
            <w:rStyle w:val="Collegamentoipertestuale"/>
            <w:rFonts w:ascii="Arial Narrow" w:hAnsi="Arial Narrow"/>
            <w:sz w:val="18"/>
            <w:szCs w:val="18"/>
            <w:lang w:val="it-IT"/>
          </w:rPr>
          <w:t>https://www.csv-vicenza.org/web/chi-siamo/privacy/</w:t>
        </w:r>
      </w:hyperlink>
    </w:p>
    <w:p w14:paraId="2A3F7F82" w14:textId="41792CEC" w:rsidR="001B3D0A" w:rsidRDefault="001B3D0A" w:rsidP="001B3D0A">
      <w:pPr>
        <w:widowControl w:val="0"/>
        <w:autoSpaceDE w:val="0"/>
        <w:spacing w:line="240" w:lineRule="auto"/>
        <w:ind w:right="352"/>
        <w:jc w:val="both"/>
        <w:rPr>
          <w:rFonts w:ascii="Arial Narrow" w:hAnsi="Arial Narrow"/>
          <w:sz w:val="18"/>
          <w:szCs w:val="18"/>
          <w:lang w:val="it-IT"/>
        </w:rPr>
      </w:pPr>
    </w:p>
    <w:p w14:paraId="60BD3093" w14:textId="77777777" w:rsidR="001B3D0A" w:rsidRPr="009B780F" w:rsidRDefault="001B3D0A" w:rsidP="001B3D0A">
      <w:pPr>
        <w:widowControl w:val="0"/>
        <w:autoSpaceDE w:val="0"/>
        <w:spacing w:line="240" w:lineRule="auto"/>
        <w:ind w:right="352"/>
        <w:jc w:val="both"/>
        <w:rPr>
          <w:rFonts w:ascii="Arial Narrow" w:hAnsi="Arial Narrow"/>
          <w:sz w:val="18"/>
          <w:szCs w:val="18"/>
          <w:lang w:val="it-IT"/>
        </w:rPr>
      </w:pPr>
      <w:bookmarkStart w:id="0" w:name="_GoBack"/>
      <w:bookmarkEnd w:id="0"/>
    </w:p>
    <w:p w14:paraId="52C81E9B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ab/>
      </w:r>
      <w:r w:rsidRPr="009B780F">
        <w:rPr>
          <w:rFonts w:ascii="Arial Narrow" w:hAnsi="Arial Narrow"/>
          <w:b/>
          <w:sz w:val="20"/>
          <w:szCs w:val="18"/>
          <w:lang w:val="it-IT"/>
        </w:rPr>
        <w:t xml:space="preserve"> IL LEGALE RAPPRESENTANTE</w:t>
      </w:r>
    </w:p>
    <w:p w14:paraId="624AFD11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ab/>
      </w:r>
      <w:r w:rsidRPr="009B780F">
        <w:rPr>
          <w:rFonts w:ascii="Arial Narrow" w:hAnsi="Arial Narrow"/>
          <w:i/>
          <w:sz w:val="20"/>
          <w:szCs w:val="18"/>
          <w:lang w:val="it-IT"/>
        </w:rPr>
        <w:t>(Firma leggibile ed eventuale timbro)</w:t>
      </w:r>
    </w:p>
    <w:p w14:paraId="71DB706E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 xml:space="preserve">                Luogo </w:t>
      </w:r>
      <w:r w:rsidR="001E64BF" w:rsidRPr="009B780F">
        <w:rPr>
          <w:sz w:val="20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20"/>
          <w:szCs w:val="18"/>
          <w:lang w:val="it-IT"/>
        </w:rPr>
      </w:r>
      <w:r w:rsidR="001E64BF" w:rsidRPr="009B780F">
        <w:rPr>
          <w:sz w:val="20"/>
          <w:szCs w:val="18"/>
          <w:lang w:val="it-IT"/>
        </w:rPr>
        <w:fldChar w:fldCharType="separate"/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="001E64BF" w:rsidRPr="009B780F">
        <w:rPr>
          <w:sz w:val="20"/>
          <w:szCs w:val="18"/>
          <w:lang w:val="it-IT"/>
        </w:rPr>
        <w:fldChar w:fldCharType="end"/>
      </w:r>
      <w:r w:rsidRPr="009B780F">
        <w:rPr>
          <w:rFonts w:ascii="Arial Narrow" w:hAnsi="Arial Narrow"/>
          <w:sz w:val="20"/>
          <w:szCs w:val="18"/>
          <w:lang w:val="it-IT"/>
        </w:rPr>
        <w:t xml:space="preserve"> e data </w:t>
      </w:r>
      <w:r w:rsidR="001E64BF" w:rsidRPr="009B780F">
        <w:rPr>
          <w:sz w:val="20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20"/>
          <w:szCs w:val="18"/>
          <w:lang w:val="it-IT"/>
        </w:rPr>
      </w:r>
      <w:r w:rsidR="001E64BF" w:rsidRPr="009B780F">
        <w:rPr>
          <w:sz w:val="20"/>
          <w:szCs w:val="18"/>
          <w:lang w:val="it-IT"/>
        </w:rPr>
        <w:fldChar w:fldCharType="separate"/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="001E64BF" w:rsidRPr="009B780F">
        <w:rPr>
          <w:sz w:val="20"/>
          <w:szCs w:val="18"/>
          <w:lang w:val="it-IT"/>
        </w:rPr>
        <w:fldChar w:fldCharType="end"/>
      </w:r>
    </w:p>
    <w:p w14:paraId="0A752473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right="352"/>
        <w:jc w:val="both"/>
        <w:rPr>
          <w:rFonts w:ascii="Arial Narrow" w:hAnsi="Arial Narrow"/>
          <w:sz w:val="20"/>
          <w:szCs w:val="18"/>
          <w:lang w:val="it-IT"/>
        </w:rPr>
      </w:pPr>
    </w:p>
    <w:p w14:paraId="4B040640" w14:textId="4BE86E9D" w:rsidR="003D3B97" w:rsidRPr="009B780F" w:rsidRDefault="00AE2238" w:rsidP="00AE2238">
      <w:pPr>
        <w:widowControl w:val="0"/>
        <w:tabs>
          <w:tab w:val="left" w:pos="5245"/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ab/>
      </w:r>
      <w:r w:rsidR="003D3B97" w:rsidRPr="009B780F">
        <w:rPr>
          <w:rFonts w:ascii="Arial Narrow" w:hAnsi="Arial Narrow"/>
          <w:sz w:val="20"/>
          <w:szCs w:val="18"/>
          <w:lang w:val="it-IT"/>
        </w:rPr>
        <w:t xml:space="preserve"> ____________________________________________</w:t>
      </w:r>
    </w:p>
    <w:p w14:paraId="2EE8492A" w14:textId="03A898DF" w:rsidR="009B780F" w:rsidRPr="009B780F" w:rsidRDefault="009B780F" w:rsidP="00AE2238">
      <w:pPr>
        <w:widowControl w:val="0"/>
        <w:tabs>
          <w:tab w:val="left" w:pos="5245"/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 w:cs="Arial Narrow"/>
          <w:sz w:val="20"/>
          <w:szCs w:val="18"/>
          <w:lang w:val="it-IT"/>
        </w:rPr>
      </w:pPr>
    </w:p>
    <w:p w14:paraId="2DA427EE" w14:textId="7A9A7437" w:rsidR="009B780F" w:rsidRPr="009B780F" w:rsidRDefault="009B780F" w:rsidP="009B780F">
      <w:pPr>
        <w:suppressAutoHyphens w:val="0"/>
        <w:spacing w:after="0" w:line="240" w:lineRule="auto"/>
        <w:rPr>
          <w:rFonts w:ascii="Arial Narrow" w:hAnsi="Arial Narrow" w:cs="Arial Narrow"/>
          <w:sz w:val="20"/>
          <w:szCs w:val="18"/>
          <w:lang w:val="it-IT"/>
        </w:rPr>
      </w:pPr>
    </w:p>
    <w:sectPr w:rsidR="009B780F" w:rsidRPr="009B780F" w:rsidSect="00AA398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20" w:h="16838"/>
      <w:pgMar w:top="776" w:right="620" w:bottom="776" w:left="600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BBACD" w14:textId="77777777" w:rsidR="00530C58" w:rsidRDefault="00530C58" w:rsidP="003D3B97">
      <w:pPr>
        <w:spacing w:after="0" w:line="240" w:lineRule="auto"/>
      </w:pPr>
      <w:r>
        <w:separator/>
      </w:r>
    </w:p>
  </w:endnote>
  <w:endnote w:type="continuationSeparator" w:id="0">
    <w:p w14:paraId="0A8EA9AA" w14:textId="77777777" w:rsidR="00530C58" w:rsidRDefault="00530C58" w:rsidP="003D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45 Light">
    <w:altName w:val="MS Mincho"/>
    <w:charset w:val="80"/>
    <w:family w:val="auto"/>
    <w:pitch w:val="variable"/>
  </w:font>
  <w:font w:name="Lucida Grande">
    <w:altName w:val="Yu Gothic"/>
    <w:charset w:val="80"/>
    <w:family w:val="roman"/>
    <w:pitch w:val="variable"/>
  </w:font>
  <w:font w:name="Arial Unicode MS">
    <w:panose1 w:val="020B0604020202020204"/>
    <w:charset w:val="00"/>
    <w:family w:val="roman"/>
    <w:pitch w:val="default"/>
  </w:font>
  <w:font w:name="Albany">
    <w:altName w:val="Arial"/>
    <w:charset w:val="80"/>
    <w:family w:val="roman"/>
    <w:pitch w:val="variable"/>
  </w:font>
  <w:font w:name="HelveticaNeue-Light">
    <w:altName w:val="Yu Gothic"/>
    <w:charset w:val="80"/>
    <w:family w:val="auto"/>
    <w:pitch w:val="variable"/>
  </w:font>
  <w:font w:name="Helvetica 55 Roman">
    <w:altName w:val="Cambria"/>
    <w:charset w:val="00"/>
    <w:family w:val="swiss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0FD2" w14:textId="77777777" w:rsidR="00E336F9" w:rsidRDefault="00E336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D2EA2" w14:textId="77777777" w:rsidR="00787479" w:rsidRDefault="001E64BF">
    <w:pPr>
      <w:pStyle w:val="Pidipagina"/>
      <w:jc w:val="right"/>
    </w:pPr>
    <w:r>
      <w:rPr>
        <w:rFonts w:cs="Helvetica 55 Roman"/>
        <w:sz w:val="14"/>
        <w:szCs w:val="14"/>
      </w:rPr>
      <w:fldChar w:fldCharType="begin"/>
    </w:r>
    <w:r w:rsidR="00787479">
      <w:rPr>
        <w:rFonts w:cs="Helvetica 55 Roman"/>
        <w:sz w:val="14"/>
        <w:szCs w:val="14"/>
      </w:rPr>
      <w:instrText xml:space="preserve"> PAGE </w:instrText>
    </w:r>
    <w:r>
      <w:rPr>
        <w:rFonts w:cs="Helvetica 55 Roman"/>
        <w:sz w:val="14"/>
        <w:szCs w:val="14"/>
      </w:rPr>
      <w:fldChar w:fldCharType="separate"/>
    </w:r>
    <w:r w:rsidR="00F954CF">
      <w:rPr>
        <w:rFonts w:cs="Helvetica 55 Roman"/>
        <w:noProof/>
        <w:sz w:val="14"/>
        <w:szCs w:val="14"/>
      </w:rPr>
      <w:t>6</w:t>
    </w:r>
    <w:r>
      <w:rPr>
        <w:rFonts w:cs="Helvetica 55 Roman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6FCC9" w14:textId="77777777" w:rsidR="00E336F9" w:rsidRDefault="00E336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32A95" w14:textId="77777777" w:rsidR="00530C58" w:rsidRDefault="00530C58" w:rsidP="003D3B97">
      <w:pPr>
        <w:spacing w:after="0" w:line="240" w:lineRule="auto"/>
      </w:pPr>
      <w:r>
        <w:separator/>
      </w:r>
    </w:p>
  </w:footnote>
  <w:footnote w:type="continuationSeparator" w:id="0">
    <w:p w14:paraId="2A868397" w14:textId="77777777" w:rsidR="00530C58" w:rsidRDefault="00530C58" w:rsidP="003D3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29196" w14:textId="77777777" w:rsidR="00E336F9" w:rsidRDefault="00E336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99207" w14:textId="29EF19CA" w:rsidR="00787479" w:rsidRPr="006462F7" w:rsidRDefault="00787479">
    <w:pPr>
      <w:pStyle w:val="Intestazione"/>
      <w:rPr>
        <w:color w:val="FF0000"/>
        <w:sz w:val="14"/>
        <w:szCs w:val="14"/>
        <w:lang w:val="it-IT"/>
      </w:rPr>
    </w:pPr>
    <w:r>
      <w:rPr>
        <w:sz w:val="14"/>
        <w:szCs w:val="14"/>
        <w:lang w:val="it-IT"/>
      </w:rPr>
      <w:t xml:space="preserve">Bando </w:t>
    </w:r>
    <w:r w:rsidR="00443E03">
      <w:rPr>
        <w:sz w:val="14"/>
        <w:szCs w:val="14"/>
        <w:lang w:val="it-IT"/>
      </w:rPr>
      <w:t>20</w:t>
    </w:r>
    <w:r w:rsidR="00534C4A" w:rsidRPr="009B780F">
      <w:rPr>
        <w:sz w:val="14"/>
        <w:szCs w:val="14"/>
        <w:lang w:val="it-IT"/>
      </w:rPr>
      <w:t>2</w:t>
    </w:r>
    <w:r w:rsidR="00E336F9">
      <w:rPr>
        <w:sz w:val="14"/>
        <w:szCs w:val="14"/>
        <w:lang w:val="it-IT"/>
      </w:rPr>
      <w:t>6</w:t>
    </w:r>
    <w:r>
      <w:rPr>
        <w:sz w:val="14"/>
        <w:szCs w:val="14"/>
        <w:lang w:val="it-IT"/>
      </w:rPr>
      <w:t>– Azioni di contrasto alle nuove povertà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85392" w14:textId="77777777" w:rsidR="00E336F9" w:rsidRDefault="00E336F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2A18E1"/>
    <w:multiLevelType w:val="hybridMultilevel"/>
    <w:tmpl w:val="543CEC0A"/>
    <w:lvl w:ilvl="0" w:tplc="564886A8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Arial" w:hint="default"/>
        <w:color w:val="231F20"/>
        <w:sz w:val="18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66"/>
    <w:rsid w:val="00007DD4"/>
    <w:rsid w:val="00026089"/>
    <w:rsid w:val="000561FE"/>
    <w:rsid w:val="00080DC7"/>
    <w:rsid w:val="000A4DF8"/>
    <w:rsid w:val="000B241F"/>
    <w:rsid w:val="00111D7E"/>
    <w:rsid w:val="001341FA"/>
    <w:rsid w:val="001B3D0A"/>
    <w:rsid w:val="001C356C"/>
    <w:rsid w:val="001E0935"/>
    <w:rsid w:val="001E64BF"/>
    <w:rsid w:val="0022766A"/>
    <w:rsid w:val="002A4B1F"/>
    <w:rsid w:val="002C45A6"/>
    <w:rsid w:val="002C55B3"/>
    <w:rsid w:val="002F1BA3"/>
    <w:rsid w:val="002F68B8"/>
    <w:rsid w:val="00300097"/>
    <w:rsid w:val="0036212F"/>
    <w:rsid w:val="00364F69"/>
    <w:rsid w:val="003D3B97"/>
    <w:rsid w:val="00412379"/>
    <w:rsid w:val="00414A25"/>
    <w:rsid w:val="004257A9"/>
    <w:rsid w:val="00443E03"/>
    <w:rsid w:val="00455309"/>
    <w:rsid w:val="00456CA1"/>
    <w:rsid w:val="00495092"/>
    <w:rsid w:val="00507AD2"/>
    <w:rsid w:val="00523DB8"/>
    <w:rsid w:val="00530C58"/>
    <w:rsid w:val="00534C4A"/>
    <w:rsid w:val="005434ED"/>
    <w:rsid w:val="00552C92"/>
    <w:rsid w:val="00570595"/>
    <w:rsid w:val="00584120"/>
    <w:rsid w:val="00584AB7"/>
    <w:rsid w:val="005E534A"/>
    <w:rsid w:val="00623E79"/>
    <w:rsid w:val="006250D6"/>
    <w:rsid w:val="006462F7"/>
    <w:rsid w:val="006471BF"/>
    <w:rsid w:val="00652035"/>
    <w:rsid w:val="006C462A"/>
    <w:rsid w:val="006D4C0C"/>
    <w:rsid w:val="007478E6"/>
    <w:rsid w:val="007656ED"/>
    <w:rsid w:val="00787479"/>
    <w:rsid w:val="007A421B"/>
    <w:rsid w:val="007B5793"/>
    <w:rsid w:val="007D05E9"/>
    <w:rsid w:val="007D14A2"/>
    <w:rsid w:val="00811384"/>
    <w:rsid w:val="008305AA"/>
    <w:rsid w:val="00841AFB"/>
    <w:rsid w:val="0085000C"/>
    <w:rsid w:val="008547F8"/>
    <w:rsid w:val="00906603"/>
    <w:rsid w:val="009425F5"/>
    <w:rsid w:val="009B27FF"/>
    <w:rsid w:val="009B780F"/>
    <w:rsid w:val="009D5D5A"/>
    <w:rsid w:val="00A046B2"/>
    <w:rsid w:val="00A57D0A"/>
    <w:rsid w:val="00AA3985"/>
    <w:rsid w:val="00AB086B"/>
    <w:rsid w:val="00AC502D"/>
    <w:rsid w:val="00AE0B02"/>
    <w:rsid w:val="00AE0C28"/>
    <w:rsid w:val="00AE2238"/>
    <w:rsid w:val="00AF4459"/>
    <w:rsid w:val="00B046FF"/>
    <w:rsid w:val="00B07686"/>
    <w:rsid w:val="00B3200A"/>
    <w:rsid w:val="00B73048"/>
    <w:rsid w:val="00BB7624"/>
    <w:rsid w:val="00BC7953"/>
    <w:rsid w:val="00BE51C3"/>
    <w:rsid w:val="00BF3E0B"/>
    <w:rsid w:val="00C26D0E"/>
    <w:rsid w:val="00C37F53"/>
    <w:rsid w:val="00C77613"/>
    <w:rsid w:val="00CC2866"/>
    <w:rsid w:val="00D07988"/>
    <w:rsid w:val="00D4003E"/>
    <w:rsid w:val="00D50C71"/>
    <w:rsid w:val="00DB4A01"/>
    <w:rsid w:val="00DB71B7"/>
    <w:rsid w:val="00DD1AD9"/>
    <w:rsid w:val="00E336F9"/>
    <w:rsid w:val="00E502E1"/>
    <w:rsid w:val="00E545A4"/>
    <w:rsid w:val="00E6223A"/>
    <w:rsid w:val="00E90DA8"/>
    <w:rsid w:val="00EC0905"/>
    <w:rsid w:val="00F04664"/>
    <w:rsid w:val="00F20C92"/>
    <w:rsid w:val="00F954CF"/>
    <w:rsid w:val="00FB6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6F5C2D"/>
  <w15:docId w15:val="{58A51DAC-2940-48E4-AF9D-427372E0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A3985"/>
    <w:pPr>
      <w:suppressAutoHyphens/>
      <w:spacing w:after="200" w:line="276" w:lineRule="auto"/>
    </w:pPr>
    <w:rPr>
      <w:rFonts w:ascii="Arial" w:hAnsi="Arial" w:cs="Arial"/>
      <w:sz w:val="22"/>
      <w:szCs w:val="22"/>
      <w:lang w:val="en-US" w:eastAsia="ar-SA"/>
    </w:rPr>
  </w:style>
  <w:style w:type="paragraph" w:styleId="Titolo2">
    <w:name w:val="heading 2"/>
    <w:basedOn w:val="Normale"/>
    <w:next w:val="Normale"/>
    <w:qFormat/>
    <w:rsid w:val="00AA3985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A3985"/>
    <w:pPr>
      <w:keepNext/>
      <w:numPr>
        <w:ilvl w:val="2"/>
        <w:numId w:val="1"/>
      </w:numPr>
      <w:spacing w:before="240" w:after="60"/>
      <w:outlineLvl w:val="2"/>
    </w:pPr>
    <w:rPr>
      <w:rFonts w:ascii="Calibri" w:hAnsi="Calibri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AA3985"/>
  </w:style>
  <w:style w:type="character" w:customStyle="1" w:styleId="WW8Num1z1">
    <w:name w:val="WW8Num1z1"/>
    <w:rsid w:val="00AA3985"/>
  </w:style>
  <w:style w:type="character" w:customStyle="1" w:styleId="WW8Num1z2">
    <w:name w:val="WW8Num1z2"/>
    <w:rsid w:val="00AA3985"/>
  </w:style>
  <w:style w:type="character" w:customStyle="1" w:styleId="WW8Num1z3">
    <w:name w:val="WW8Num1z3"/>
    <w:rsid w:val="00AA3985"/>
  </w:style>
  <w:style w:type="character" w:customStyle="1" w:styleId="WW8Num1z4">
    <w:name w:val="WW8Num1z4"/>
    <w:rsid w:val="00AA3985"/>
  </w:style>
  <w:style w:type="character" w:customStyle="1" w:styleId="WW8Num1z5">
    <w:name w:val="WW8Num1z5"/>
    <w:rsid w:val="00AA3985"/>
  </w:style>
  <w:style w:type="character" w:customStyle="1" w:styleId="WW8Num1z6">
    <w:name w:val="WW8Num1z6"/>
    <w:rsid w:val="00AA3985"/>
  </w:style>
  <w:style w:type="character" w:customStyle="1" w:styleId="WW8Num1z7">
    <w:name w:val="WW8Num1z7"/>
    <w:rsid w:val="00AA3985"/>
  </w:style>
  <w:style w:type="character" w:customStyle="1" w:styleId="WW8Num1z8">
    <w:name w:val="WW8Num1z8"/>
    <w:rsid w:val="00AA3985"/>
  </w:style>
  <w:style w:type="character" w:customStyle="1" w:styleId="WW8Num2z0">
    <w:name w:val="WW8Num2z0"/>
    <w:rsid w:val="00AA3985"/>
    <w:rPr>
      <w:w w:val="95"/>
    </w:rPr>
  </w:style>
  <w:style w:type="character" w:customStyle="1" w:styleId="WW8Num3z0">
    <w:name w:val="WW8Num3z0"/>
    <w:rsid w:val="00AA3985"/>
    <w:rPr>
      <w:rFonts w:ascii="Times New Roman" w:hAnsi="Times New Roman" w:cs="Times New Roman"/>
    </w:rPr>
  </w:style>
  <w:style w:type="character" w:customStyle="1" w:styleId="WW8Num4z0">
    <w:name w:val="WW8Num4z0"/>
    <w:rsid w:val="00AA3985"/>
    <w:rPr>
      <w:rFonts w:ascii="Times New Roman" w:hAnsi="Times New Roman" w:cs="Times New Roman"/>
    </w:rPr>
  </w:style>
  <w:style w:type="character" w:customStyle="1" w:styleId="Carpredefinitoparagrafo2">
    <w:name w:val="Car. predefinito paragrafo2"/>
    <w:rsid w:val="00AA3985"/>
  </w:style>
  <w:style w:type="character" w:customStyle="1" w:styleId="WW8Num5z0">
    <w:name w:val="WW8Num5z0"/>
    <w:rsid w:val="00AA3985"/>
    <w:rPr>
      <w:rFonts w:ascii="Symbol" w:hAnsi="Symbol" w:cs="Symbol"/>
    </w:rPr>
  </w:style>
  <w:style w:type="character" w:customStyle="1" w:styleId="WW8Num6z0">
    <w:name w:val="WW8Num6z0"/>
    <w:rsid w:val="00AA3985"/>
    <w:rPr>
      <w:rFonts w:ascii="Symbol" w:hAnsi="Symbol" w:cs="Symbol"/>
    </w:rPr>
  </w:style>
  <w:style w:type="character" w:customStyle="1" w:styleId="WW8Num8z0">
    <w:name w:val="WW8Num8z0"/>
    <w:rsid w:val="00AA3985"/>
    <w:rPr>
      <w:rFonts w:ascii="Symbol" w:hAnsi="Symbol" w:cs="Symbol"/>
    </w:rPr>
  </w:style>
  <w:style w:type="character" w:customStyle="1" w:styleId="WW8Num9z0">
    <w:name w:val="WW8Num9z0"/>
    <w:rsid w:val="00AA3985"/>
    <w:rPr>
      <w:w w:val="95"/>
    </w:rPr>
  </w:style>
  <w:style w:type="character" w:customStyle="1" w:styleId="WW8Num10z0">
    <w:name w:val="WW8Num10z0"/>
    <w:rsid w:val="00AA3985"/>
    <w:rPr>
      <w:rFonts w:ascii="Times New Roman" w:hAnsi="Times New Roman" w:cs="Times New Roman"/>
    </w:rPr>
  </w:style>
  <w:style w:type="character" w:customStyle="1" w:styleId="WW8Num10z1">
    <w:name w:val="WW8Num10z1"/>
    <w:rsid w:val="00AA3985"/>
    <w:rPr>
      <w:rFonts w:ascii="Courier New" w:hAnsi="Courier New" w:cs="Helvetica 45 Light"/>
    </w:rPr>
  </w:style>
  <w:style w:type="character" w:customStyle="1" w:styleId="WW8Num10z2">
    <w:name w:val="WW8Num10z2"/>
    <w:rsid w:val="00AA3985"/>
    <w:rPr>
      <w:rFonts w:ascii="Wingdings" w:hAnsi="Wingdings" w:cs="Wingdings"/>
    </w:rPr>
  </w:style>
  <w:style w:type="character" w:customStyle="1" w:styleId="WW8Num10z3">
    <w:name w:val="WW8Num10z3"/>
    <w:rsid w:val="00AA3985"/>
    <w:rPr>
      <w:rFonts w:ascii="Symbol" w:hAnsi="Symbol" w:cs="Symbol"/>
    </w:rPr>
  </w:style>
  <w:style w:type="character" w:customStyle="1" w:styleId="WW8Num11z0">
    <w:name w:val="WW8Num11z0"/>
    <w:rsid w:val="00AA3985"/>
    <w:rPr>
      <w:rFonts w:ascii="Times New Roman" w:hAnsi="Times New Roman" w:cs="Times New Roman"/>
    </w:rPr>
  </w:style>
  <w:style w:type="character" w:customStyle="1" w:styleId="WW8Num11z1">
    <w:name w:val="WW8Num11z1"/>
    <w:rsid w:val="00AA3985"/>
    <w:rPr>
      <w:rFonts w:ascii="Courier New" w:hAnsi="Courier New" w:cs="Helvetica 45 Light"/>
    </w:rPr>
  </w:style>
  <w:style w:type="character" w:customStyle="1" w:styleId="WW8Num11z2">
    <w:name w:val="WW8Num11z2"/>
    <w:rsid w:val="00AA3985"/>
    <w:rPr>
      <w:rFonts w:ascii="Wingdings" w:hAnsi="Wingdings" w:cs="Wingdings"/>
    </w:rPr>
  </w:style>
  <w:style w:type="character" w:customStyle="1" w:styleId="WW8Num11z3">
    <w:name w:val="WW8Num11z3"/>
    <w:rsid w:val="00AA3985"/>
    <w:rPr>
      <w:rFonts w:ascii="Symbol" w:hAnsi="Symbol" w:cs="Symbol"/>
    </w:rPr>
  </w:style>
  <w:style w:type="character" w:customStyle="1" w:styleId="WW8Num12z0">
    <w:name w:val="WW8Num12z0"/>
    <w:rsid w:val="00AA3985"/>
    <w:rPr>
      <w:rFonts w:ascii="Times New Roman" w:hAnsi="Times New Roman" w:cs="Times New Roman"/>
    </w:rPr>
  </w:style>
  <w:style w:type="character" w:customStyle="1" w:styleId="WW8Num12z1">
    <w:name w:val="WW8Num12z1"/>
    <w:rsid w:val="00AA3985"/>
    <w:rPr>
      <w:rFonts w:ascii="Courier New" w:hAnsi="Courier New" w:cs="Helvetica 45 Light"/>
    </w:rPr>
  </w:style>
  <w:style w:type="character" w:customStyle="1" w:styleId="WW8Num12z2">
    <w:name w:val="WW8Num12z2"/>
    <w:rsid w:val="00AA3985"/>
    <w:rPr>
      <w:rFonts w:ascii="Wingdings" w:hAnsi="Wingdings" w:cs="Wingdings"/>
    </w:rPr>
  </w:style>
  <w:style w:type="character" w:customStyle="1" w:styleId="WW8Num12z3">
    <w:name w:val="WW8Num12z3"/>
    <w:rsid w:val="00AA3985"/>
    <w:rPr>
      <w:rFonts w:ascii="Symbol" w:hAnsi="Symbol" w:cs="Symbol"/>
    </w:rPr>
  </w:style>
  <w:style w:type="character" w:customStyle="1" w:styleId="Carpredefinitoparagrafo1">
    <w:name w:val="Car. predefinito paragrafo1"/>
    <w:rsid w:val="00AA3985"/>
  </w:style>
  <w:style w:type="character" w:customStyle="1" w:styleId="intestazionetabellaCSVCarattere">
    <w:name w:val="intestazione tabella CSV Carattere"/>
    <w:rsid w:val="00AA3985"/>
    <w:rPr>
      <w:rFonts w:ascii="Helvetica 45 Light" w:hAnsi="Helvetica 45 Light" w:cs="Arial"/>
      <w:color w:val="231F20"/>
      <w:sz w:val="16"/>
      <w:szCs w:val="16"/>
      <w:lang w:val="it-IT" w:eastAsia="ar-SA" w:bidi="ar-SA"/>
    </w:rPr>
  </w:style>
  <w:style w:type="character" w:styleId="Collegamentoipertestuale">
    <w:name w:val="Hyperlink"/>
    <w:rsid w:val="00AA3985"/>
    <w:rPr>
      <w:color w:val="0000FF"/>
      <w:u w:val="single"/>
    </w:rPr>
  </w:style>
  <w:style w:type="character" w:customStyle="1" w:styleId="TestofumettoCarattere">
    <w:name w:val="Testo fumetto Carattere"/>
    <w:rsid w:val="00AA3985"/>
    <w:rPr>
      <w:rFonts w:ascii="Lucida Grande" w:hAnsi="Lucida Grande" w:cs="Lucida Grande"/>
      <w:sz w:val="18"/>
      <w:szCs w:val="18"/>
      <w:lang w:val="en-US"/>
    </w:rPr>
  </w:style>
  <w:style w:type="character" w:customStyle="1" w:styleId="Titolo3Carattere">
    <w:name w:val="Titolo 3 Carattere"/>
    <w:rsid w:val="00AA3985"/>
    <w:rPr>
      <w:rFonts w:ascii="Calibri" w:eastAsia="Times New Roman" w:hAnsi="Calibri" w:cs="Times New Roman"/>
      <w:b/>
      <w:bCs/>
      <w:sz w:val="26"/>
      <w:szCs w:val="26"/>
      <w:lang w:val="en-US"/>
    </w:rPr>
  </w:style>
  <w:style w:type="paragraph" w:customStyle="1" w:styleId="Intestazione2">
    <w:name w:val="Intestazione2"/>
    <w:basedOn w:val="Normale"/>
    <w:next w:val="Corpotesto"/>
    <w:rsid w:val="00AA3985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Corpotesto">
    <w:name w:val="Body Text"/>
    <w:basedOn w:val="Normale"/>
    <w:rsid w:val="00AA3985"/>
    <w:pPr>
      <w:spacing w:after="120"/>
    </w:pPr>
  </w:style>
  <w:style w:type="paragraph" w:styleId="Elenco">
    <w:name w:val="List"/>
    <w:basedOn w:val="Corpotesto"/>
    <w:rsid w:val="00AA3985"/>
  </w:style>
  <w:style w:type="paragraph" w:customStyle="1" w:styleId="Didascalia2">
    <w:name w:val="Didascalia2"/>
    <w:basedOn w:val="Normale"/>
    <w:rsid w:val="00AA398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AA3985"/>
    <w:pPr>
      <w:suppressLineNumbers/>
    </w:pPr>
  </w:style>
  <w:style w:type="paragraph" w:customStyle="1" w:styleId="Intestazione1">
    <w:name w:val="Intestazione1"/>
    <w:basedOn w:val="Normale"/>
    <w:next w:val="Corpotesto"/>
    <w:rsid w:val="00AA3985"/>
    <w:pPr>
      <w:keepNext/>
      <w:spacing w:before="240" w:after="120"/>
    </w:pPr>
    <w:rPr>
      <w:rFonts w:ascii="Albany" w:eastAsia="Arial Unicode MS" w:hAnsi="Albany" w:cs="Arial Unicode MS"/>
      <w:sz w:val="28"/>
      <w:szCs w:val="28"/>
    </w:rPr>
  </w:style>
  <w:style w:type="paragraph" w:customStyle="1" w:styleId="Didascalia1">
    <w:name w:val="Didascalia1"/>
    <w:basedOn w:val="Normale"/>
    <w:rsid w:val="00AA398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tabellaCSV">
    <w:name w:val="intestazione tabella CSV"/>
    <w:basedOn w:val="Normale"/>
    <w:rsid w:val="00AA3985"/>
    <w:pPr>
      <w:widowControl w:val="0"/>
      <w:autoSpaceDE w:val="0"/>
      <w:spacing w:after="0" w:line="240" w:lineRule="auto"/>
      <w:ind w:left="100" w:right="-20"/>
    </w:pPr>
    <w:rPr>
      <w:rFonts w:ascii="Helvetica 45 Light" w:hAnsi="Helvetica 45 Light"/>
      <w:color w:val="231F20"/>
      <w:sz w:val="16"/>
      <w:szCs w:val="16"/>
      <w:lang w:val="it-IT"/>
    </w:rPr>
  </w:style>
  <w:style w:type="paragraph" w:styleId="Intestazione">
    <w:name w:val="header"/>
    <w:basedOn w:val="Normale"/>
    <w:rsid w:val="00AA3985"/>
  </w:style>
  <w:style w:type="paragraph" w:styleId="Pidipagina">
    <w:name w:val="footer"/>
    <w:basedOn w:val="Normale"/>
    <w:rsid w:val="00AA3985"/>
  </w:style>
  <w:style w:type="paragraph" w:styleId="Testofumetto">
    <w:name w:val="Balloon Text"/>
    <w:basedOn w:val="Normale"/>
    <w:rsid w:val="00AA398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Revisione">
    <w:name w:val="Revision"/>
    <w:rsid w:val="00AA3985"/>
    <w:pPr>
      <w:suppressAutoHyphens/>
    </w:pPr>
    <w:rPr>
      <w:rFonts w:ascii="Calibri" w:hAnsi="Calibri" w:cs="Calibri"/>
      <w:sz w:val="22"/>
      <w:szCs w:val="22"/>
      <w:lang w:val="en-US" w:eastAsia="ar-SA"/>
    </w:rPr>
  </w:style>
  <w:style w:type="paragraph" w:customStyle="1" w:styleId="Contenutotabella">
    <w:name w:val="Contenuto tabella"/>
    <w:basedOn w:val="Normale"/>
    <w:rsid w:val="00AA3985"/>
    <w:pPr>
      <w:suppressLineNumbers/>
    </w:pPr>
  </w:style>
  <w:style w:type="paragraph" w:customStyle="1" w:styleId="Intestazionetabella">
    <w:name w:val="Intestazione tabella"/>
    <w:basedOn w:val="Contenutotabella"/>
    <w:rsid w:val="00AA3985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AA3985"/>
  </w:style>
  <w:style w:type="character" w:styleId="Menzionenonrisolta">
    <w:name w:val="Unresolved Mention"/>
    <w:basedOn w:val="Carpredefinitoparagrafo"/>
    <w:uiPriority w:val="99"/>
    <w:semiHidden/>
    <w:unhideWhenUsed/>
    <w:rsid w:val="001B3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sv-vicenza.org/web/chi-siamo/privacy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sv-vicenza.org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ro\Desktop\Cd-Rom%20Bandi%202009\Domanda%20di%20contribut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2A52CC7E80454F80E46D37011BE9F8" ma:contentTypeVersion="10" ma:contentTypeDescription="Creare un nuovo documento." ma:contentTypeScope="" ma:versionID="0b7a87c3fbf914ceda56b025c6c6e164">
  <xsd:schema xmlns:xsd="http://www.w3.org/2001/XMLSchema" xmlns:xs="http://www.w3.org/2001/XMLSchema" xmlns:p="http://schemas.microsoft.com/office/2006/metadata/properties" xmlns:ns2="fe31e7e8-6b4a-4b56-b7e2-ddd772f03a37" xmlns:ns3="62de4f5d-c68a-47f8-81bc-b5f2e65ca4c0" targetNamespace="http://schemas.microsoft.com/office/2006/metadata/properties" ma:root="true" ma:fieldsID="1b8361475956fecf31e8f35d27bb8f12" ns2:_="" ns3:_="">
    <xsd:import namespace="fe31e7e8-6b4a-4b56-b7e2-ddd772f03a37"/>
    <xsd:import namespace="62de4f5d-c68a-47f8-81bc-b5f2e65ca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e7e8-6b4a-4b56-b7e2-ddd772f03a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e4f5d-c68a-47f8-81bc-b5f2e65ca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B5EB3-F2E3-4869-8AAB-37A9DEDF3B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732E08-571B-4893-8B2A-213168AC1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8EA24-7924-4ED9-9969-B0BAA6928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31e7e8-6b4a-4b56-b7e2-ddd772f03a37"/>
    <ds:schemaRef ds:uri="62de4f5d-c68a-47f8-81bc-b5f2e65ca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Domanda di contributo</Template>
  <TotalTime>5</TotalTime>
  <Pages>6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contributo prevista dal Bando 2009</vt:lpstr>
    </vt:vector>
  </TitlesOfParts>
  <Company>Hewlett-Packard Company</Company>
  <LinksUpToDate>false</LinksUpToDate>
  <CharactersWithSpaces>6759</CharactersWithSpaces>
  <SharedDoc>false</SharedDoc>
  <HLinks>
    <vt:vector size="6" baseType="variant">
      <vt:variant>
        <vt:i4>2883620</vt:i4>
      </vt:variant>
      <vt:variant>
        <vt:i4>99</vt:i4>
      </vt:variant>
      <vt:variant>
        <vt:i4>0</vt:i4>
      </vt:variant>
      <vt:variant>
        <vt:i4>5</vt:i4>
      </vt:variant>
      <vt:variant>
        <vt:lpwstr>http://www.csv-vicenza.org/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contributo prevista dal Bando 2009</dc:title>
  <dc:creator>miro</dc:creator>
  <cp:lastModifiedBy>Andrea</cp:lastModifiedBy>
  <cp:revision>5</cp:revision>
  <cp:lastPrinted>2024-07-15T14:41:00Z</cp:lastPrinted>
  <dcterms:created xsi:type="dcterms:W3CDTF">2026-07-07T07:23:00Z</dcterms:created>
  <dcterms:modified xsi:type="dcterms:W3CDTF">2026-07-10T12:32:00Z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0x010100B92A52CC7E80454F80E46D37011BE9F8</vt:lpwstr>
  </property>
</Properties>
</file>